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E39B8D" w14:textId="34304DC2" w:rsidR="00CF139B" w:rsidRPr="00CF139B" w:rsidRDefault="00CF139B" w:rsidP="00CF139B">
      <w:pPr>
        <w:widowControl w:val="0"/>
        <w:spacing w:after="0"/>
        <w:jc w:val="both"/>
        <w:rPr>
          <w:rFonts w:eastAsia="Batang"/>
          <w:b/>
          <w:bCs/>
          <w:sz w:val="28"/>
          <w:szCs w:val="24"/>
          <w:lang w:eastAsia="en-US"/>
        </w:rPr>
      </w:pPr>
      <w:r w:rsidRPr="00CF139B">
        <w:rPr>
          <w:rFonts w:eastAsia="Batang"/>
          <w:b/>
          <w:bCs/>
          <w:sz w:val="28"/>
          <w:szCs w:val="24"/>
          <w:lang w:eastAsia="en-US"/>
        </w:rPr>
        <w:t>3GPP TSG RAN WG1 #10</w:t>
      </w:r>
      <w:r w:rsidR="0055516A">
        <w:rPr>
          <w:rFonts w:eastAsia="Batang"/>
          <w:b/>
          <w:bCs/>
          <w:sz w:val="28"/>
          <w:szCs w:val="24"/>
          <w:lang w:eastAsia="en-US"/>
        </w:rPr>
        <w:t>8</w:t>
      </w:r>
      <w:r w:rsidRPr="00CF139B">
        <w:rPr>
          <w:rFonts w:eastAsia="Batang"/>
          <w:b/>
          <w:bCs/>
          <w:sz w:val="28"/>
          <w:szCs w:val="24"/>
          <w:lang w:eastAsia="en-US"/>
        </w:rPr>
        <w:t>-e</w:t>
      </w:r>
      <w:r w:rsidRPr="00CF139B">
        <w:rPr>
          <w:rFonts w:eastAsia="Batang"/>
          <w:b/>
          <w:bCs/>
          <w:sz w:val="28"/>
          <w:szCs w:val="24"/>
          <w:lang w:eastAsia="en-US"/>
        </w:rPr>
        <w:tab/>
      </w:r>
      <w:r w:rsidRPr="00CF139B">
        <w:rPr>
          <w:rFonts w:eastAsia="Batang"/>
          <w:b/>
          <w:bCs/>
          <w:sz w:val="28"/>
          <w:szCs w:val="24"/>
          <w:lang w:eastAsia="en-US"/>
        </w:rPr>
        <w:tab/>
      </w:r>
      <w:r w:rsidRPr="00CF139B">
        <w:rPr>
          <w:rFonts w:eastAsia="Batang"/>
          <w:b/>
          <w:bCs/>
          <w:sz w:val="28"/>
          <w:szCs w:val="24"/>
          <w:lang w:eastAsia="en-US"/>
        </w:rPr>
        <w:tab/>
      </w:r>
      <w:r>
        <w:rPr>
          <w:rFonts w:eastAsia="Batang"/>
          <w:b/>
          <w:bCs/>
          <w:sz w:val="28"/>
          <w:szCs w:val="24"/>
          <w:lang w:eastAsia="en-US"/>
        </w:rPr>
        <w:t xml:space="preserve">                          </w:t>
      </w:r>
      <w:r w:rsidR="00A00D7E" w:rsidRPr="00A00D7E">
        <w:rPr>
          <w:rFonts w:eastAsia="Batang"/>
          <w:b/>
          <w:bCs/>
          <w:sz w:val="28"/>
          <w:szCs w:val="24"/>
          <w:lang w:eastAsia="en-US"/>
        </w:rPr>
        <w:t>R1-2201866</w:t>
      </w:r>
    </w:p>
    <w:p w14:paraId="5CAAFF23" w14:textId="1345DE8E" w:rsidR="00CF139B" w:rsidRDefault="00B17CD5" w:rsidP="00CF139B">
      <w:pPr>
        <w:widowControl w:val="0"/>
        <w:spacing w:after="0"/>
        <w:jc w:val="both"/>
        <w:rPr>
          <w:rFonts w:eastAsia="Batang"/>
          <w:b/>
          <w:bCs/>
          <w:sz w:val="28"/>
          <w:szCs w:val="24"/>
          <w:lang w:eastAsia="en-US"/>
        </w:rPr>
      </w:pPr>
      <w:r w:rsidRPr="00B17CD5">
        <w:rPr>
          <w:rFonts w:eastAsia="Batang"/>
          <w:b/>
          <w:bCs/>
          <w:sz w:val="28"/>
          <w:szCs w:val="24"/>
          <w:lang w:eastAsia="en-US"/>
        </w:rPr>
        <w:t xml:space="preserve">e-Meeting, </w:t>
      </w:r>
      <w:r w:rsidR="0055516A" w:rsidRPr="0068317C">
        <w:rPr>
          <w:rFonts w:eastAsia="Batang"/>
          <w:b/>
          <w:bCs/>
          <w:sz w:val="28"/>
          <w:szCs w:val="24"/>
          <w:lang w:eastAsia="en-US"/>
        </w:rPr>
        <w:t>February 21st – March 3rd</w:t>
      </w:r>
      <w:r w:rsidRPr="00B17CD5">
        <w:rPr>
          <w:rFonts w:eastAsia="Batang"/>
          <w:b/>
          <w:bCs/>
          <w:sz w:val="28"/>
          <w:szCs w:val="24"/>
          <w:lang w:eastAsia="en-US"/>
        </w:rPr>
        <w:t>, 2022</w:t>
      </w:r>
    </w:p>
    <w:p w14:paraId="08909D14" w14:textId="77777777" w:rsidR="00B17CD5" w:rsidRPr="00CA023C" w:rsidRDefault="00B17CD5" w:rsidP="00CF139B">
      <w:pPr>
        <w:widowControl w:val="0"/>
        <w:spacing w:after="0"/>
        <w:jc w:val="both"/>
        <w:rPr>
          <w:sz w:val="24"/>
          <w:szCs w:val="24"/>
          <w:lang w:eastAsia="zh-CN"/>
        </w:rPr>
      </w:pPr>
    </w:p>
    <w:p w14:paraId="793F1D2E" w14:textId="77777777" w:rsidR="004935A9" w:rsidRPr="00CA023C" w:rsidRDefault="004935A9" w:rsidP="001E7F38">
      <w:pPr>
        <w:pStyle w:val="TdocHeader2"/>
        <w:spacing w:after="0"/>
        <w:rPr>
          <w:rFonts w:ascii="Times New Roman" w:hAnsi="Times New Roman"/>
          <w:sz w:val="24"/>
          <w:szCs w:val="24"/>
          <w:lang w:val="en-US"/>
        </w:rPr>
      </w:pPr>
      <w:bookmarkStart w:id="0" w:name="OLE_LINK3"/>
      <w:bookmarkStart w:id="1" w:name="OLE_LINK4"/>
      <w:r w:rsidRPr="00CA023C">
        <w:rPr>
          <w:rFonts w:ascii="Times New Roman" w:hAnsi="Times New Roman"/>
          <w:sz w:val="24"/>
          <w:szCs w:val="24"/>
          <w:lang w:val="en-US"/>
        </w:rPr>
        <w:t xml:space="preserve">Source: </w:t>
      </w:r>
      <w:r w:rsidRPr="00CA023C">
        <w:rPr>
          <w:rFonts w:ascii="Times New Roman" w:hAnsi="Times New Roman"/>
          <w:sz w:val="24"/>
          <w:szCs w:val="24"/>
          <w:lang w:val="en-US"/>
        </w:rPr>
        <w:tab/>
      </w:r>
      <w:r w:rsidR="005A3BD2" w:rsidRPr="00CA023C">
        <w:rPr>
          <w:rFonts w:ascii="Times New Roman" w:hAnsi="Times New Roman"/>
          <w:sz w:val="24"/>
          <w:szCs w:val="24"/>
          <w:lang w:val="en-US"/>
        </w:rPr>
        <w:t>CMCC</w:t>
      </w:r>
    </w:p>
    <w:p w14:paraId="054F6035" w14:textId="613E839B" w:rsidR="004935A9" w:rsidRPr="00CA023C" w:rsidRDefault="004935A9" w:rsidP="002C776A">
      <w:pPr>
        <w:pStyle w:val="TdocHeader2"/>
        <w:spacing w:after="0"/>
        <w:rPr>
          <w:rFonts w:ascii="Times New Roman" w:hAnsi="Times New Roman"/>
          <w:sz w:val="24"/>
          <w:szCs w:val="24"/>
          <w:lang w:val="en-US"/>
        </w:rPr>
      </w:pPr>
      <w:r w:rsidRPr="00CA023C">
        <w:rPr>
          <w:rFonts w:ascii="Times New Roman" w:hAnsi="Times New Roman"/>
          <w:sz w:val="24"/>
          <w:szCs w:val="24"/>
          <w:lang w:val="en-US"/>
        </w:rPr>
        <w:t>Title:</w:t>
      </w:r>
      <w:bookmarkStart w:id="2" w:name="Title"/>
      <w:bookmarkEnd w:id="2"/>
      <w:r w:rsidRPr="00CA023C">
        <w:rPr>
          <w:rFonts w:ascii="Times New Roman" w:hAnsi="Times New Roman"/>
          <w:sz w:val="24"/>
          <w:szCs w:val="24"/>
          <w:lang w:val="en-US"/>
        </w:rPr>
        <w:tab/>
      </w:r>
      <w:r w:rsidR="00D82CF3" w:rsidRPr="00D82CF3">
        <w:rPr>
          <w:rFonts w:ascii="Times New Roman" w:hAnsi="Times New Roman"/>
          <w:sz w:val="24"/>
          <w:szCs w:val="24"/>
          <w:lang w:val="en-US"/>
        </w:rPr>
        <w:t xml:space="preserve">Remaining issues on </w:t>
      </w:r>
      <w:bookmarkStart w:id="3" w:name="_Hlk91605865"/>
      <w:r w:rsidR="00D82CF3" w:rsidRPr="00D82CF3">
        <w:rPr>
          <w:rFonts w:ascii="Times New Roman" w:hAnsi="Times New Roman"/>
          <w:sz w:val="24"/>
          <w:szCs w:val="24"/>
          <w:lang w:val="en-US"/>
        </w:rPr>
        <w:t>TRS/CSI-RS occasion(s) for idle/inactive UEs</w:t>
      </w:r>
      <w:bookmarkEnd w:id="3"/>
    </w:p>
    <w:p w14:paraId="512A7358" w14:textId="15020827" w:rsidR="004935A9" w:rsidRPr="00CA023C" w:rsidRDefault="004935A9" w:rsidP="001E7F38">
      <w:pPr>
        <w:pStyle w:val="TdocHeader2"/>
        <w:spacing w:after="0"/>
        <w:rPr>
          <w:rFonts w:ascii="Times New Roman" w:hAnsi="Times New Roman"/>
          <w:sz w:val="24"/>
          <w:szCs w:val="24"/>
        </w:rPr>
      </w:pPr>
      <w:r w:rsidRPr="00CA023C">
        <w:rPr>
          <w:rFonts w:ascii="Times New Roman" w:hAnsi="Times New Roman"/>
          <w:sz w:val="24"/>
          <w:szCs w:val="24"/>
        </w:rPr>
        <w:t>Agenda item:</w:t>
      </w:r>
      <w:r w:rsidRPr="00CA023C">
        <w:rPr>
          <w:rFonts w:ascii="Times New Roman" w:hAnsi="Times New Roman"/>
          <w:sz w:val="24"/>
          <w:szCs w:val="24"/>
        </w:rPr>
        <w:tab/>
      </w:r>
      <w:r w:rsidR="001F6728" w:rsidRPr="00CA023C">
        <w:rPr>
          <w:rFonts w:ascii="Times New Roman" w:hAnsi="Times New Roman"/>
          <w:sz w:val="24"/>
          <w:szCs w:val="24"/>
          <w:lang w:eastAsia="zh-CN"/>
        </w:rPr>
        <w:t>8.7.1</w:t>
      </w:r>
      <w:r w:rsidR="00DF494C" w:rsidRPr="00CA023C">
        <w:rPr>
          <w:rFonts w:ascii="Times New Roman" w:hAnsi="Times New Roman"/>
          <w:sz w:val="24"/>
          <w:szCs w:val="24"/>
          <w:lang w:eastAsia="zh-CN"/>
        </w:rPr>
        <w:t>.</w:t>
      </w:r>
      <w:r w:rsidR="00D82CF3">
        <w:rPr>
          <w:rFonts w:ascii="Times New Roman" w:hAnsi="Times New Roman"/>
          <w:sz w:val="24"/>
          <w:szCs w:val="24"/>
          <w:lang w:eastAsia="zh-CN"/>
        </w:rPr>
        <w:t>2</w:t>
      </w:r>
    </w:p>
    <w:p w14:paraId="6497E99B" w14:textId="77777777" w:rsidR="004935A9" w:rsidRPr="00CA023C" w:rsidRDefault="004935A9" w:rsidP="001E7F38">
      <w:pPr>
        <w:pStyle w:val="TdocHeader2"/>
        <w:spacing w:after="0"/>
        <w:rPr>
          <w:rFonts w:ascii="Times New Roman" w:hAnsi="Times New Roman"/>
          <w:sz w:val="24"/>
          <w:szCs w:val="24"/>
        </w:rPr>
      </w:pPr>
      <w:r w:rsidRPr="00CA023C">
        <w:rPr>
          <w:rFonts w:ascii="Times New Roman" w:hAnsi="Times New Roman"/>
          <w:sz w:val="24"/>
          <w:szCs w:val="24"/>
        </w:rPr>
        <w:t>Document for:</w:t>
      </w:r>
      <w:bookmarkStart w:id="4" w:name="DocumentFor"/>
      <w:bookmarkEnd w:id="4"/>
      <w:r w:rsidR="00722D6F" w:rsidRPr="00CA023C">
        <w:rPr>
          <w:rFonts w:ascii="Times New Roman" w:hAnsi="Times New Roman"/>
          <w:sz w:val="24"/>
          <w:szCs w:val="24"/>
          <w:lang w:eastAsia="zh-CN"/>
        </w:rPr>
        <w:tab/>
      </w:r>
      <w:r w:rsidRPr="00CA023C">
        <w:rPr>
          <w:rFonts w:ascii="Times New Roman" w:hAnsi="Times New Roman"/>
          <w:sz w:val="24"/>
          <w:szCs w:val="24"/>
        </w:rPr>
        <w:t>Discussion</w:t>
      </w:r>
      <w:r w:rsidR="00FD6B41" w:rsidRPr="00CA023C">
        <w:rPr>
          <w:rFonts w:ascii="Times New Roman" w:hAnsi="Times New Roman"/>
          <w:sz w:val="24"/>
          <w:szCs w:val="24"/>
        </w:rPr>
        <w:t xml:space="preserve"> &amp; Decision</w:t>
      </w:r>
    </w:p>
    <w:p w14:paraId="7349F4F9" w14:textId="26A07EFB" w:rsidR="00FE04A4" w:rsidRDefault="004935A9" w:rsidP="006F4B31">
      <w:pPr>
        <w:pStyle w:val="11"/>
        <w:numPr>
          <w:ilvl w:val="0"/>
          <w:numId w:val="4"/>
        </w:numPr>
        <w:rPr>
          <w:rFonts w:ascii="Times New Roman" w:hAnsi="Times New Roman"/>
        </w:rPr>
      </w:pPr>
      <w:bookmarkStart w:id="5" w:name="_Toc120549591"/>
      <w:bookmarkEnd w:id="0"/>
      <w:bookmarkEnd w:id="1"/>
      <w:r w:rsidRPr="00CA023C">
        <w:rPr>
          <w:rFonts w:ascii="Times New Roman" w:hAnsi="Times New Roman"/>
        </w:rPr>
        <w:t>Introduction</w:t>
      </w:r>
      <w:bookmarkEnd w:id="5"/>
    </w:p>
    <w:p w14:paraId="7634238B" w14:textId="27FE19DD" w:rsidR="004A5377" w:rsidRPr="004B65F8" w:rsidRDefault="004B65F8" w:rsidP="004B65F8">
      <w:pPr>
        <w:overflowPunct w:val="0"/>
        <w:autoSpaceDE w:val="0"/>
        <w:autoSpaceDN w:val="0"/>
        <w:adjustRightInd w:val="0"/>
        <w:spacing w:before="0"/>
        <w:ind w:right="-99"/>
        <w:jc w:val="both"/>
        <w:rPr>
          <w:color w:val="000000"/>
          <w:lang w:eastAsia="zh-CN"/>
        </w:rPr>
      </w:pPr>
      <w:r w:rsidRPr="004B65F8">
        <w:rPr>
          <w:color w:val="000000"/>
          <w:lang w:eastAsia="zh-CN"/>
        </w:rPr>
        <w:t xml:space="preserve">The first version of Rel-17 </w:t>
      </w:r>
      <w:r>
        <w:rPr>
          <w:color w:val="000000"/>
          <w:lang w:eastAsia="zh-CN"/>
        </w:rPr>
        <w:t>UE power saving enhancements</w:t>
      </w:r>
      <w:r w:rsidRPr="004B65F8">
        <w:rPr>
          <w:color w:val="000000"/>
          <w:lang w:eastAsia="zh-CN"/>
        </w:rPr>
        <w:t xml:space="preserve"> physical layer specification was approved by RAN plenary</w:t>
      </w:r>
      <w:r w:rsidR="00994B46">
        <w:rPr>
          <w:color w:val="000000"/>
          <w:lang w:eastAsia="zh-CN"/>
        </w:rPr>
        <w:t xml:space="preserve"> [1]</w:t>
      </w:r>
      <w:r w:rsidRPr="004B65F8">
        <w:rPr>
          <w:color w:val="000000"/>
          <w:lang w:eastAsia="zh-CN"/>
        </w:rPr>
        <w:t xml:space="preserve">. </w:t>
      </w:r>
      <w:r w:rsidRPr="002E3A18">
        <w:rPr>
          <w:lang w:eastAsia="zh-CN"/>
        </w:rPr>
        <w:t xml:space="preserve">In this contribution, </w:t>
      </w:r>
      <w:r w:rsidR="007568F9">
        <w:rPr>
          <w:rFonts w:hint="eastAsia"/>
          <w:lang w:eastAsia="zh-CN"/>
        </w:rPr>
        <w:t>one</w:t>
      </w:r>
      <w:r>
        <w:rPr>
          <w:lang w:eastAsia="zh-CN"/>
        </w:rPr>
        <w:t xml:space="preserve"> remaining issue of</w:t>
      </w:r>
      <w:r w:rsidRPr="002E3A18">
        <w:rPr>
          <w:lang w:eastAsia="zh-CN"/>
        </w:rPr>
        <w:t xml:space="preserve"> </w:t>
      </w:r>
      <w:r w:rsidR="00F8696F" w:rsidRPr="00F8696F">
        <w:rPr>
          <w:lang w:eastAsia="zh-CN"/>
        </w:rPr>
        <w:t>TRS/CSI-RS occasion(s) for idle/inactive UEs</w:t>
      </w:r>
      <w:r w:rsidRPr="002E3A18">
        <w:rPr>
          <w:lang w:eastAsia="zh-CN"/>
        </w:rPr>
        <w:t xml:space="preserve"> will be discussed.</w:t>
      </w:r>
    </w:p>
    <w:p w14:paraId="279F9F90" w14:textId="74DDCA7D" w:rsidR="00645A5C" w:rsidRDefault="007568F9" w:rsidP="00645A5C">
      <w:pPr>
        <w:pStyle w:val="11"/>
        <w:numPr>
          <w:ilvl w:val="0"/>
          <w:numId w:val="4"/>
        </w:numPr>
        <w:jc w:val="both"/>
        <w:rPr>
          <w:rFonts w:ascii="Times New Roman" w:hAnsi="Times New Roman"/>
          <w:lang w:eastAsia="zh-CN"/>
        </w:rPr>
      </w:pPr>
      <w:r>
        <w:rPr>
          <w:rFonts w:ascii="Times New Roman" w:hAnsi="Times New Roman"/>
          <w:lang w:eastAsia="zh-CN"/>
        </w:rPr>
        <w:t>TRS availability i</w:t>
      </w:r>
      <w:r w:rsidR="00F22C76">
        <w:rPr>
          <w:rFonts w:ascii="Times New Roman" w:hAnsi="Times New Roman"/>
          <w:lang w:eastAsia="zh-CN"/>
        </w:rPr>
        <w:t xml:space="preserve">ndication via </w:t>
      </w:r>
      <w:r w:rsidR="00E05BBA">
        <w:rPr>
          <w:rFonts w:ascii="Times New Roman" w:hAnsi="Times New Roman"/>
          <w:lang w:eastAsia="zh-CN"/>
        </w:rPr>
        <w:t>paging DCI</w:t>
      </w:r>
    </w:p>
    <w:p w14:paraId="4EA122C3" w14:textId="39455869" w:rsidR="007568F9" w:rsidRDefault="00294CAB" w:rsidP="00F71794">
      <w:pPr>
        <w:jc w:val="both"/>
        <w:rPr>
          <w:lang w:eastAsia="zh-CN"/>
        </w:rPr>
      </w:pPr>
      <w:r>
        <w:rPr>
          <w:rFonts w:hint="eastAsia"/>
          <w:lang w:eastAsia="zh-CN"/>
        </w:rPr>
        <w:t>W</w:t>
      </w:r>
      <w:r>
        <w:rPr>
          <w:lang w:eastAsia="zh-CN"/>
        </w:rPr>
        <w:t xml:space="preserve">e have agreed that </w:t>
      </w:r>
      <w:r w:rsidR="00003E3B">
        <w:rPr>
          <w:lang w:eastAsia="zh-CN"/>
        </w:rPr>
        <w:t>TRS availability indication can be provided by paging DCI or PEI</w:t>
      </w:r>
      <w:r w:rsidR="00F71794">
        <w:rPr>
          <w:lang w:eastAsia="zh-CN"/>
        </w:rPr>
        <w:t xml:space="preserve">. In legacy paging DCI design, the two bits of </w:t>
      </w:r>
      <w:r w:rsidR="00F71794" w:rsidRPr="00F71794">
        <w:rPr>
          <w:lang w:eastAsia="zh-CN"/>
        </w:rPr>
        <w:t>Short Message indicator</w:t>
      </w:r>
      <w:r w:rsidR="00F71794">
        <w:rPr>
          <w:lang w:eastAsia="zh-CN"/>
        </w:rPr>
        <w:t xml:space="preserve"> field </w:t>
      </w:r>
      <w:r w:rsidR="00FE0D3E">
        <w:rPr>
          <w:lang w:eastAsia="zh-CN"/>
        </w:rPr>
        <w:t xml:space="preserve">as the following table 7.3.1.2.1-1 </w:t>
      </w:r>
      <w:r w:rsidR="00F71794">
        <w:rPr>
          <w:lang w:eastAsia="zh-CN"/>
        </w:rPr>
        <w:t>is used to indicate whether the short message or paging scheduling information or both are conveyed in the DCI format 1_0</w:t>
      </w:r>
      <w:r w:rsidR="00DF27F3">
        <w:rPr>
          <w:lang w:eastAsia="zh-CN"/>
        </w:rPr>
        <w:t xml:space="preserve">. In Rel-17, TRS availability indication is introduced in paging DCI and how to interpret the </w:t>
      </w:r>
      <w:r w:rsidR="00DF27F3" w:rsidRPr="00F71794">
        <w:rPr>
          <w:lang w:eastAsia="zh-CN"/>
        </w:rPr>
        <w:t>Short Message indicator</w:t>
      </w:r>
      <w:r w:rsidR="00DF27F3">
        <w:rPr>
          <w:lang w:eastAsia="zh-CN"/>
        </w:rPr>
        <w:t xml:space="preserve"> field should be discussed.</w:t>
      </w:r>
    </w:p>
    <w:p w14:paraId="150E0BE2" w14:textId="77777777" w:rsidR="007568F9" w:rsidRPr="00ED4AF8" w:rsidRDefault="007568F9" w:rsidP="007568F9">
      <w:pPr>
        <w:pStyle w:val="TH"/>
        <w:rPr>
          <w:lang w:eastAsia="zh-CN"/>
        </w:rPr>
      </w:pPr>
      <w:r w:rsidRPr="00ED4AF8">
        <w:t xml:space="preserve">Table </w:t>
      </w:r>
      <w:r w:rsidRPr="00ED4AF8">
        <w:rPr>
          <w:rFonts w:hint="eastAsia"/>
          <w:lang w:eastAsia="zh-CN"/>
        </w:rPr>
        <w:t>7.3.1.2.1</w:t>
      </w:r>
      <w:r w:rsidRPr="00ED4AF8">
        <w:t>-</w:t>
      </w:r>
      <w:r w:rsidRPr="00ED4AF8">
        <w:rPr>
          <w:rFonts w:hint="eastAsia"/>
          <w:lang w:eastAsia="zh-CN"/>
        </w:rPr>
        <w:t>1: Short Message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6800"/>
      </w:tblGrid>
      <w:tr w:rsidR="007568F9" w:rsidRPr="00ED4AF8" w14:paraId="2EB485FB" w14:textId="77777777" w:rsidTr="00E5029D">
        <w:trPr>
          <w:trHeight w:val="424"/>
          <w:jc w:val="center"/>
        </w:trPr>
        <w:tc>
          <w:tcPr>
            <w:tcW w:w="1129" w:type="dxa"/>
            <w:shd w:val="clear" w:color="auto" w:fill="D9D9D9"/>
            <w:vAlign w:val="center"/>
          </w:tcPr>
          <w:p w14:paraId="56EA87BC" w14:textId="77777777" w:rsidR="007568F9" w:rsidRPr="00ED4AF8" w:rsidRDefault="007568F9" w:rsidP="00E5029D">
            <w:pPr>
              <w:pStyle w:val="TAH"/>
              <w:rPr>
                <w:lang w:eastAsia="zh-CN"/>
              </w:rPr>
            </w:pPr>
            <w:r w:rsidRPr="00ED4AF8">
              <w:rPr>
                <w:lang w:eastAsia="zh-CN"/>
              </w:rPr>
              <w:t>Bit field</w:t>
            </w:r>
          </w:p>
        </w:tc>
        <w:tc>
          <w:tcPr>
            <w:tcW w:w="6800" w:type="dxa"/>
            <w:shd w:val="clear" w:color="auto" w:fill="D9D9D9"/>
            <w:vAlign w:val="center"/>
          </w:tcPr>
          <w:p w14:paraId="7E661EB2" w14:textId="77777777" w:rsidR="007568F9" w:rsidRPr="00ED4AF8" w:rsidRDefault="007568F9" w:rsidP="00E5029D">
            <w:pPr>
              <w:pStyle w:val="TAH"/>
              <w:rPr>
                <w:lang w:eastAsia="zh-CN"/>
              </w:rPr>
            </w:pPr>
            <w:r w:rsidRPr="00ED4AF8">
              <w:rPr>
                <w:lang w:eastAsia="zh-CN"/>
              </w:rPr>
              <w:t>Short Message indicator</w:t>
            </w:r>
          </w:p>
        </w:tc>
      </w:tr>
      <w:tr w:rsidR="007568F9" w:rsidRPr="00ED4AF8" w14:paraId="7E6C10F3" w14:textId="77777777" w:rsidTr="00E5029D">
        <w:trPr>
          <w:jc w:val="center"/>
        </w:trPr>
        <w:tc>
          <w:tcPr>
            <w:tcW w:w="1129" w:type="dxa"/>
            <w:shd w:val="clear" w:color="auto" w:fill="D9D9D9"/>
          </w:tcPr>
          <w:p w14:paraId="5E84B6A3" w14:textId="77777777" w:rsidR="007568F9" w:rsidRPr="00ED4AF8" w:rsidRDefault="007568F9" w:rsidP="00E5029D">
            <w:pPr>
              <w:pStyle w:val="TAC"/>
              <w:rPr>
                <w:lang w:eastAsia="zh-CN"/>
              </w:rPr>
            </w:pPr>
            <w:r w:rsidRPr="00ED4AF8">
              <w:rPr>
                <w:rFonts w:hint="eastAsia"/>
                <w:lang w:eastAsia="zh-CN"/>
              </w:rPr>
              <w:t>00</w:t>
            </w:r>
          </w:p>
        </w:tc>
        <w:tc>
          <w:tcPr>
            <w:tcW w:w="6800" w:type="dxa"/>
            <w:shd w:val="clear" w:color="auto" w:fill="auto"/>
          </w:tcPr>
          <w:p w14:paraId="245F7DDB" w14:textId="77777777" w:rsidR="007568F9" w:rsidRPr="00ED4AF8" w:rsidRDefault="007568F9" w:rsidP="00E5029D">
            <w:pPr>
              <w:pStyle w:val="TAC"/>
              <w:rPr>
                <w:lang w:eastAsia="zh-CN"/>
              </w:rPr>
            </w:pPr>
            <w:r w:rsidRPr="00ED4AF8">
              <w:rPr>
                <w:lang w:eastAsia="zh-CN"/>
              </w:rPr>
              <w:t>R</w:t>
            </w:r>
            <w:r w:rsidRPr="00ED4AF8">
              <w:rPr>
                <w:rFonts w:hint="eastAsia"/>
                <w:lang w:eastAsia="zh-CN"/>
              </w:rPr>
              <w:t>eserved</w:t>
            </w:r>
          </w:p>
        </w:tc>
      </w:tr>
      <w:tr w:rsidR="007568F9" w:rsidRPr="00ED4AF8" w14:paraId="3E94E844" w14:textId="77777777" w:rsidTr="00E5029D">
        <w:trPr>
          <w:jc w:val="center"/>
        </w:trPr>
        <w:tc>
          <w:tcPr>
            <w:tcW w:w="1129" w:type="dxa"/>
            <w:shd w:val="clear" w:color="auto" w:fill="D9D9D9"/>
          </w:tcPr>
          <w:p w14:paraId="12D324AE" w14:textId="77777777" w:rsidR="007568F9" w:rsidRPr="00ED4AF8" w:rsidRDefault="007568F9" w:rsidP="00E5029D">
            <w:pPr>
              <w:pStyle w:val="TAC"/>
              <w:rPr>
                <w:lang w:eastAsia="zh-CN"/>
              </w:rPr>
            </w:pPr>
            <w:r w:rsidRPr="00ED4AF8">
              <w:rPr>
                <w:rFonts w:hint="eastAsia"/>
                <w:lang w:eastAsia="zh-CN"/>
              </w:rPr>
              <w:t>01</w:t>
            </w:r>
          </w:p>
        </w:tc>
        <w:tc>
          <w:tcPr>
            <w:tcW w:w="6800" w:type="dxa"/>
            <w:shd w:val="clear" w:color="auto" w:fill="auto"/>
          </w:tcPr>
          <w:p w14:paraId="4932D7FD" w14:textId="604B83BF" w:rsidR="007568F9" w:rsidRPr="00ED4AF8" w:rsidRDefault="007568F9" w:rsidP="00E5029D">
            <w:pPr>
              <w:pStyle w:val="TAC"/>
              <w:rPr>
                <w:lang w:eastAsia="zh-CN"/>
              </w:rPr>
            </w:pPr>
            <w:r w:rsidRPr="00ED4AF8">
              <w:rPr>
                <w:lang w:eastAsia="zh-CN"/>
              </w:rPr>
              <w:t>O</w:t>
            </w:r>
            <w:r w:rsidRPr="00ED4AF8">
              <w:rPr>
                <w:rFonts w:hint="eastAsia"/>
                <w:lang w:eastAsia="zh-CN"/>
              </w:rPr>
              <w:t>nly scheduling information for Paging is present in the DCI</w:t>
            </w:r>
          </w:p>
        </w:tc>
      </w:tr>
      <w:tr w:rsidR="007568F9" w:rsidRPr="00ED4AF8" w14:paraId="18375F1B" w14:textId="77777777" w:rsidTr="00E5029D">
        <w:trPr>
          <w:jc w:val="center"/>
        </w:trPr>
        <w:tc>
          <w:tcPr>
            <w:tcW w:w="1129" w:type="dxa"/>
            <w:shd w:val="clear" w:color="auto" w:fill="D9D9D9"/>
          </w:tcPr>
          <w:p w14:paraId="719F4CFF" w14:textId="77777777" w:rsidR="007568F9" w:rsidRPr="00ED4AF8" w:rsidRDefault="007568F9" w:rsidP="00E5029D">
            <w:pPr>
              <w:pStyle w:val="TAC"/>
              <w:rPr>
                <w:lang w:eastAsia="zh-CN"/>
              </w:rPr>
            </w:pPr>
            <w:r w:rsidRPr="00ED4AF8">
              <w:rPr>
                <w:rFonts w:hint="eastAsia"/>
                <w:lang w:eastAsia="zh-CN"/>
              </w:rPr>
              <w:t>10</w:t>
            </w:r>
          </w:p>
        </w:tc>
        <w:tc>
          <w:tcPr>
            <w:tcW w:w="6800" w:type="dxa"/>
            <w:shd w:val="clear" w:color="auto" w:fill="auto"/>
          </w:tcPr>
          <w:p w14:paraId="0759B9BE" w14:textId="77777777" w:rsidR="007568F9" w:rsidRPr="00ED4AF8" w:rsidRDefault="007568F9" w:rsidP="00E5029D">
            <w:pPr>
              <w:pStyle w:val="TAC"/>
              <w:rPr>
                <w:lang w:eastAsia="zh-CN"/>
              </w:rPr>
            </w:pPr>
            <w:r w:rsidRPr="00ED4AF8">
              <w:rPr>
                <w:rFonts w:hint="eastAsia"/>
                <w:lang w:eastAsia="zh-CN"/>
              </w:rPr>
              <w:t>Only short message is present in the DCI</w:t>
            </w:r>
          </w:p>
        </w:tc>
      </w:tr>
      <w:tr w:rsidR="007568F9" w:rsidRPr="00ED4AF8" w14:paraId="06641C9E" w14:textId="77777777" w:rsidTr="00E5029D">
        <w:trPr>
          <w:jc w:val="center"/>
        </w:trPr>
        <w:tc>
          <w:tcPr>
            <w:tcW w:w="1129" w:type="dxa"/>
            <w:shd w:val="clear" w:color="auto" w:fill="D9D9D9"/>
          </w:tcPr>
          <w:p w14:paraId="1F484150" w14:textId="77777777" w:rsidR="007568F9" w:rsidRPr="00ED4AF8" w:rsidRDefault="007568F9" w:rsidP="00E5029D">
            <w:pPr>
              <w:pStyle w:val="TAC"/>
              <w:rPr>
                <w:lang w:eastAsia="zh-CN"/>
              </w:rPr>
            </w:pPr>
            <w:r w:rsidRPr="00ED4AF8">
              <w:rPr>
                <w:rFonts w:hint="eastAsia"/>
                <w:lang w:eastAsia="zh-CN"/>
              </w:rPr>
              <w:t>11</w:t>
            </w:r>
          </w:p>
        </w:tc>
        <w:tc>
          <w:tcPr>
            <w:tcW w:w="6800" w:type="dxa"/>
            <w:shd w:val="clear" w:color="auto" w:fill="auto"/>
          </w:tcPr>
          <w:p w14:paraId="31FE5DE0" w14:textId="77777777" w:rsidR="007568F9" w:rsidRPr="00ED4AF8" w:rsidRDefault="007568F9" w:rsidP="00E5029D">
            <w:pPr>
              <w:pStyle w:val="TAC"/>
              <w:rPr>
                <w:lang w:eastAsia="zh-CN"/>
              </w:rPr>
            </w:pPr>
            <w:r w:rsidRPr="00ED4AF8">
              <w:rPr>
                <w:rFonts w:hint="eastAsia"/>
                <w:lang w:eastAsia="zh-CN"/>
              </w:rPr>
              <w:t>Both scheduling information for Paging and short message are present in the DCI</w:t>
            </w:r>
          </w:p>
        </w:tc>
      </w:tr>
    </w:tbl>
    <w:p w14:paraId="47A80D2B" w14:textId="1089A53F" w:rsidR="007568F9" w:rsidRDefault="007568F9" w:rsidP="007568F9">
      <w:pPr>
        <w:rPr>
          <w:lang w:eastAsia="zh-CN"/>
        </w:rPr>
      </w:pPr>
    </w:p>
    <w:p w14:paraId="0B951EE2" w14:textId="0ACC4248" w:rsidR="00294CAB" w:rsidRDefault="00943A19" w:rsidP="00943A19">
      <w:pPr>
        <w:jc w:val="both"/>
        <w:rPr>
          <w:lang w:eastAsia="zh-CN"/>
        </w:rPr>
      </w:pPr>
      <w:r>
        <w:rPr>
          <w:rFonts w:hint="eastAsia"/>
          <w:lang w:eastAsia="zh-CN"/>
        </w:rPr>
        <w:t>F</w:t>
      </w:r>
      <w:r>
        <w:rPr>
          <w:lang w:eastAsia="zh-CN"/>
        </w:rPr>
        <w:t xml:space="preserve">rom our perspective, we think the TRS availability indication should be treated as scheduling information for Paging. One reason is that the TRS availability indication field uses the reserved bits in DCI format 1_0 not the short message field. </w:t>
      </w:r>
      <w:r w:rsidR="001D535A">
        <w:rPr>
          <w:lang w:eastAsia="zh-CN"/>
        </w:rPr>
        <w:t>A</w:t>
      </w:r>
      <w:r w:rsidR="001D535A">
        <w:rPr>
          <w:rFonts w:hint="eastAsia"/>
          <w:lang w:eastAsia="zh-CN"/>
        </w:rPr>
        <w:t>n</w:t>
      </w:r>
      <w:r>
        <w:rPr>
          <w:lang w:eastAsia="zh-CN"/>
        </w:rPr>
        <w:t xml:space="preserve">other reason is that </w:t>
      </w:r>
      <w:r w:rsidR="006C6780">
        <w:rPr>
          <w:lang w:eastAsia="zh-CN"/>
        </w:rPr>
        <w:t xml:space="preserve">if TRS availability indication is treated as </w:t>
      </w:r>
      <w:r w:rsidR="00A465B4">
        <w:rPr>
          <w:lang w:eastAsia="zh-CN"/>
        </w:rPr>
        <w:t>Short message</w:t>
      </w:r>
      <w:r w:rsidR="006C6780">
        <w:rPr>
          <w:lang w:eastAsia="zh-CN"/>
        </w:rPr>
        <w:t xml:space="preserve">, UE may receive “paging DCI” </w:t>
      </w:r>
      <w:r w:rsidR="00EF50F1">
        <w:rPr>
          <w:lang w:eastAsia="zh-CN"/>
        </w:rPr>
        <w:t xml:space="preserve">which </w:t>
      </w:r>
      <w:r w:rsidR="006C6780">
        <w:rPr>
          <w:lang w:eastAsia="zh-CN"/>
        </w:rPr>
        <w:t>only covey</w:t>
      </w:r>
      <w:r w:rsidR="00EF50F1">
        <w:rPr>
          <w:lang w:eastAsia="zh-CN"/>
        </w:rPr>
        <w:t>s</w:t>
      </w:r>
      <w:r w:rsidR="006C6780">
        <w:rPr>
          <w:lang w:eastAsia="zh-CN"/>
        </w:rPr>
        <w:t xml:space="preserve"> the TRS availability indication</w:t>
      </w:r>
      <w:r w:rsidR="0088279E">
        <w:rPr>
          <w:lang w:eastAsia="zh-CN"/>
        </w:rPr>
        <w:t xml:space="preserve">. This may cause more UE power </w:t>
      </w:r>
      <w:r w:rsidR="006C6780">
        <w:rPr>
          <w:lang w:eastAsia="zh-CN"/>
        </w:rPr>
        <w:t xml:space="preserve">consumption and is against the intention to provide TRS to RRC_IDLE/INACTIVE UEs to save </w:t>
      </w:r>
      <w:r w:rsidR="00694C7A">
        <w:rPr>
          <w:lang w:eastAsia="zh-CN"/>
        </w:rPr>
        <w:t xml:space="preserve">UE </w:t>
      </w:r>
      <w:r w:rsidR="006C6780">
        <w:rPr>
          <w:lang w:eastAsia="zh-CN"/>
        </w:rPr>
        <w:t xml:space="preserve">power. Therefore, we support </w:t>
      </w:r>
      <w:r w:rsidR="006C6780" w:rsidRPr="006C6780">
        <w:rPr>
          <w:lang w:eastAsia="zh-CN"/>
        </w:rPr>
        <w:t xml:space="preserve">TRS availability indication field is treated as scheduling information for Paging </w:t>
      </w:r>
      <w:r w:rsidR="006C6780">
        <w:rPr>
          <w:lang w:eastAsia="zh-CN"/>
        </w:rPr>
        <w:t xml:space="preserve">when interpreting the </w:t>
      </w:r>
      <w:r w:rsidR="006C6780" w:rsidRPr="006C6780">
        <w:rPr>
          <w:lang w:eastAsia="zh-CN"/>
        </w:rPr>
        <w:t>Short Message indicator</w:t>
      </w:r>
      <w:r w:rsidR="006C6780">
        <w:rPr>
          <w:lang w:eastAsia="zh-CN"/>
        </w:rPr>
        <w:t xml:space="preserve"> field.</w:t>
      </w:r>
    </w:p>
    <w:p w14:paraId="74F98401" w14:textId="29E76C18" w:rsidR="00294CAB" w:rsidRDefault="00294CAB" w:rsidP="007568F9">
      <w:pPr>
        <w:rPr>
          <w:lang w:eastAsia="zh-CN"/>
        </w:rPr>
      </w:pPr>
    </w:p>
    <w:p w14:paraId="2E2AA604" w14:textId="58EF30F9" w:rsidR="00294CAB" w:rsidRPr="00E035E2" w:rsidRDefault="00294CAB" w:rsidP="004A5B55">
      <w:pPr>
        <w:jc w:val="both"/>
        <w:rPr>
          <w:b/>
          <w:bCs/>
          <w:lang w:eastAsia="zh-CN"/>
        </w:rPr>
      </w:pPr>
      <w:r w:rsidRPr="00E035E2">
        <w:rPr>
          <w:b/>
          <w:bCs/>
          <w:lang w:eastAsia="zh-CN"/>
        </w:rPr>
        <w:t xml:space="preserve">Proposal 1. </w:t>
      </w:r>
      <w:r w:rsidR="00254454" w:rsidRPr="00E035E2">
        <w:rPr>
          <w:b/>
          <w:bCs/>
          <w:lang w:eastAsia="zh-CN"/>
        </w:rPr>
        <w:t>TRS availability indication field is treated as scheduling information for Paging</w:t>
      </w:r>
      <w:r w:rsidR="00E81156">
        <w:rPr>
          <w:b/>
          <w:bCs/>
          <w:lang w:eastAsia="zh-CN"/>
        </w:rPr>
        <w:t xml:space="preserve"> when interpreting the </w:t>
      </w:r>
      <w:r w:rsidR="00E81156" w:rsidRPr="00E81156">
        <w:rPr>
          <w:b/>
          <w:bCs/>
          <w:lang w:eastAsia="zh-CN"/>
        </w:rPr>
        <w:t>Short Message indicator</w:t>
      </w:r>
      <w:r w:rsidR="00E81156">
        <w:rPr>
          <w:b/>
          <w:bCs/>
          <w:lang w:eastAsia="zh-CN"/>
        </w:rPr>
        <w:t xml:space="preserve"> field</w:t>
      </w:r>
      <w:r w:rsidR="00254454" w:rsidRPr="00E035E2">
        <w:rPr>
          <w:b/>
          <w:bCs/>
          <w:lang w:eastAsia="zh-CN"/>
        </w:rPr>
        <w:t xml:space="preserve"> in DCI format 1_0</w:t>
      </w:r>
      <w:r w:rsidR="00E81156">
        <w:rPr>
          <w:b/>
          <w:bCs/>
          <w:lang w:eastAsia="zh-CN"/>
        </w:rPr>
        <w:t xml:space="preserve"> with P-RNTI</w:t>
      </w:r>
      <w:r w:rsidR="00254454" w:rsidRPr="00E035E2">
        <w:rPr>
          <w:b/>
          <w:bCs/>
          <w:lang w:eastAsia="zh-CN"/>
        </w:rPr>
        <w:t>.</w:t>
      </w:r>
    </w:p>
    <w:p w14:paraId="1F051918" w14:textId="495E97F6" w:rsidR="00294CAB" w:rsidRDefault="00294CAB" w:rsidP="00294CAB">
      <w:pPr>
        <w:rPr>
          <w:b/>
          <w:bCs/>
          <w:lang w:eastAsia="zh-CN"/>
        </w:rPr>
      </w:pPr>
      <w:r>
        <w:rPr>
          <w:b/>
          <w:bCs/>
          <w:lang w:eastAsia="zh-CN"/>
        </w:rPr>
        <w:t xml:space="preserve">The </w:t>
      </w:r>
      <w:r w:rsidRPr="002F1532">
        <w:rPr>
          <w:b/>
          <w:bCs/>
          <w:lang w:eastAsia="zh-CN"/>
        </w:rPr>
        <w:t>TP</w:t>
      </w:r>
      <w:r>
        <w:rPr>
          <w:b/>
          <w:bCs/>
          <w:lang w:eastAsia="zh-CN"/>
        </w:rPr>
        <w:t xml:space="preserve"> suggestion</w:t>
      </w:r>
      <w:r w:rsidRPr="002F1532">
        <w:rPr>
          <w:b/>
          <w:bCs/>
          <w:lang w:eastAsia="zh-CN"/>
        </w:rPr>
        <w:t xml:space="preserve"> for TS 38.21</w:t>
      </w:r>
      <w:r>
        <w:rPr>
          <w:b/>
          <w:bCs/>
          <w:lang w:eastAsia="zh-CN"/>
        </w:rPr>
        <w:t>2</w:t>
      </w:r>
      <w:r w:rsidRPr="002F1532">
        <w:rPr>
          <w:b/>
          <w:bCs/>
          <w:lang w:eastAsia="zh-CN"/>
        </w:rPr>
        <w:t xml:space="preserve"> section </w:t>
      </w:r>
      <w:r w:rsidR="001A0D27">
        <w:rPr>
          <w:b/>
          <w:bCs/>
          <w:lang w:eastAsia="zh-CN"/>
        </w:rPr>
        <w:t>7.3.1.2.1</w:t>
      </w:r>
      <w:r>
        <w:rPr>
          <w:b/>
          <w:bCs/>
          <w:lang w:eastAsia="zh-CN"/>
        </w:rPr>
        <w:t xml:space="preserve"> is as the following:</w:t>
      </w:r>
    </w:p>
    <w:p w14:paraId="21A06BFD" w14:textId="77777777" w:rsidR="00294CAB" w:rsidRPr="0026797E" w:rsidRDefault="00294CAB" w:rsidP="00294CAB">
      <w:pPr>
        <w:jc w:val="center"/>
        <w:rPr>
          <w:rFonts w:eastAsia="MS Mincho"/>
        </w:rPr>
      </w:pPr>
      <w:r w:rsidRPr="00473269">
        <w:rPr>
          <w:rStyle w:val="afff1"/>
          <w:color w:val="0070C0"/>
        </w:rPr>
        <w:t>&lt;</w:t>
      </w:r>
      <w:r w:rsidRPr="00473269">
        <w:rPr>
          <w:color w:val="0070C0"/>
        </w:rPr>
        <w:t>Unchanged text is omitted&gt;</w:t>
      </w:r>
    </w:p>
    <w:p w14:paraId="22354D65" w14:textId="77777777" w:rsidR="00294CAB" w:rsidRPr="00ED4AF8" w:rsidRDefault="00294CAB" w:rsidP="00294CAB">
      <w:pPr>
        <w:pStyle w:val="TH"/>
        <w:rPr>
          <w:lang w:eastAsia="zh-CN"/>
        </w:rPr>
      </w:pPr>
      <w:r w:rsidRPr="00ED4AF8">
        <w:lastRenderedPageBreak/>
        <w:t xml:space="preserve">Table </w:t>
      </w:r>
      <w:r w:rsidRPr="00ED4AF8">
        <w:rPr>
          <w:rFonts w:hint="eastAsia"/>
          <w:lang w:eastAsia="zh-CN"/>
        </w:rPr>
        <w:t>7.3.1.2.1</w:t>
      </w:r>
      <w:r w:rsidRPr="00ED4AF8">
        <w:t>-</w:t>
      </w:r>
      <w:r w:rsidRPr="00ED4AF8">
        <w:rPr>
          <w:rFonts w:hint="eastAsia"/>
          <w:lang w:eastAsia="zh-CN"/>
        </w:rPr>
        <w:t>1: Short Message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6800"/>
      </w:tblGrid>
      <w:tr w:rsidR="00294CAB" w:rsidRPr="00ED4AF8" w14:paraId="29E7A58E" w14:textId="77777777" w:rsidTr="003521DE">
        <w:trPr>
          <w:trHeight w:val="424"/>
          <w:jc w:val="center"/>
        </w:trPr>
        <w:tc>
          <w:tcPr>
            <w:tcW w:w="1129" w:type="dxa"/>
            <w:shd w:val="clear" w:color="auto" w:fill="D9D9D9"/>
            <w:vAlign w:val="center"/>
          </w:tcPr>
          <w:p w14:paraId="71E6EF89" w14:textId="77777777" w:rsidR="00294CAB" w:rsidRPr="00ED4AF8" w:rsidRDefault="00294CAB" w:rsidP="003521DE">
            <w:pPr>
              <w:pStyle w:val="TAH"/>
              <w:rPr>
                <w:lang w:eastAsia="zh-CN"/>
              </w:rPr>
            </w:pPr>
            <w:r w:rsidRPr="00ED4AF8">
              <w:rPr>
                <w:lang w:eastAsia="zh-CN"/>
              </w:rPr>
              <w:t>Bit field</w:t>
            </w:r>
          </w:p>
        </w:tc>
        <w:tc>
          <w:tcPr>
            <w:tcW w:w="6800" w:type="dxa"/>
            <w:shd w:val="clear" w:color="auto" w:fill="D9D9D9"/>
            <w:vAlign w:val="center"/>
          </w:tcPr>
          <w:p w14:paraId="43803E6D" w14:textId="77777777" w:rsidR="00294CAB" w:rsidRPr="00ED4AF8" w:rsidRDefault="00294CAB" w:rsidP="003521DE">
            <w:pPr>
              <w:pStyle w:val="TAH"/>
              <w:rPr>
                <w:lang w:eastAsia="zh-CN"/>
              </w:rPr>
            </w:pPr>
            <w:r w:rsidRPr="00ED4AF8">
              <w:rPr>
                <w:lang w:eastAsia="zh-CN"/>
              </w:rPr>
              <w:t>Short Message indicator</w:t>
            </w:r>
          </w:p>
        </w:tc>
      </w:tr>
      <w:tr w:rsidR="00294CAB" w:rsidRPr="00ED4AF8" w14:paraId="3D90DBCD" w14:textId="77777777" w:rsidTr="003521DE">
        <w:trPr>
          <w:jc w:val="center"/>
        </w:trPr>
        <w:tc>
          <w:tcPr>
            <w:tcW w:w="1129" w:type="dxa"/>
            <w:shd w:val="clear" w:color="auto" w:fill="D9D9D9"/>
          </w:tcPr>
          <w:p w14:paraId="36C6F6C7" w14:textId="77777777" w:rsidR="00294CAB" w:rsidRPr="00ED4AF8" w:rsidRDefault="00294CAB" w:rsidP="003521DE">
            <w:pPr>
              <w:pStyle w:val="TAC"/>
              <w:rPr>
                <w:lang w:eastAsia="zh-CN"/>
              </w:rPr>
            </w:pPr>
            <w:r w:rsidRPr="00ED4AF8">
              <w:rPr>
                <w:rFonts w:hint="eastAsia"/>
                <w:lang w:eastAsia="zh-CN"/>
              </w:rPr>
              <w:t>00</w:t>
            </w:r>
          </w:p>
        </w:tc>
        <w:tc>
          <w:tcPr>
            <w:tcW w:w="6800" w:type="dxa"/>
            <w:shd w:val="clear" w:color="auto" w:fill="auto"/>
          </w:tcPr>
          <w:p w14:paraId="09F600FF" w14:textId="77777777" w:rsidR="00294CAB" w:rsidRPr="00ED4AF8" w:rsidRDefault="00294CAB" w:rsidP="003521DE">
            <w:pPr>
              <w:pStyle w:val="TAC"/>
              <w:rPr>
                <w:lang w:eastAsia="zh-CN"/>
              </w:rPr>
            </w:pPr>
            <w:r w:rsidRPr="00ED4AF8">
              <w:rPr>
                <w:lang w:eastAsia="zh-CN"/>
              </w:rPr>
              <w:t>R</w:t>
            </w:r>
            <w:r w:rsidRPr="00ED4AF8">
              <w:rPr>
                <w:rFonts w:hint="eastAsia"/>
                <w:lang w:eastAsia="zh-CN"/>
              </w:rPr>
              <w:t>eserved</w:t>
            </w:r>
          </w:p>
        </w:tc>
      </w:tr>
      <w:tr w:rsidR="00294CAB" w:rsidRPr="00ED4AF8" w14:paraId="1CDF9F97" w14:textId="77777777" w:rsidTr="003521DE">
        <w:trPr>
          <w:jc w:val="center"/>
        </w:trPr>
        <w:tc>
          <w:tcPr>
            <w:tcW w:w="1129" w:type="dxa"/>
            <w:shd w:val="clear" w:color="auto" w:fill="D9D9D9"/>
          </w:tcPr>
          <w:p w14:paraId="794D24E8" w14:textId="77777777" w:rsidR="00294CAB" w:rsidRPr="00ED4AF8" w:rsidRDefault="00294CAB" w:rsidP="003521DE">
            <w:pPr>
              <w:pStyle w:val="TAC"/>
              <w:rPr>
                <w:lang w:eastAsia="zh-CN"/>
              </w:rPr>
            </w:pPr>
            <w:r w:rsidRPr="00ED4AF8">
              <w:rPr>
                <w:rFonts w:hint="eastAsia"/>
                <w:lang w:eastAsia="zh-CN"/>
              </w:rPr>
              <w:t>01</w:t>
            </w:r>
          </w:p>
        </w:tc>
        <w:tc>
          <w:tcPr>
            <w:tcW w:w="6800" w:type="dxa"/>
            <w:shd w:val="clear" w:color="auto" w:fill="auto"/>
          </w:tcPr>
          <w:p w14:paraId="1F8DC587" w14:textId="2EDF9078" w:rsidR="00294CAB" w:rsidRPr="00ED4AF8" w:rsidRDefault="00294CAB" w:rsidP="003521DE">
            <w:pPr>
              <w:pStyle w:val="TAC"/>
              <w:rPr>
                <w:lang w:eastAsia="zh-CN"/>
              </w:rPr>
            </w:pPr>
            <w:r w:rsidRPr="00ED4AF8">
              <w:rPr>
                <w:lang w:eastAsia="zh-CN"/>
              </w:rPr>
              <w:t>O</w:t>
            </w:r>
            <w:r w:rsidRPr="00ED4AF8">
              <w:rPr>
                <w:rFonts w:hint="eastAsia"/>
                <w:lang w:eastAsia="zh-CN"/>
              </w:rPr>
              <w:t xml:space="preserve">nly scheduling information for Paging </w:t>
            </w:r>
            <w:r w:rsidR="00093956" w:rsidRPr="00F50D8A">
              <w:rPr>
                <w:color w:val="FF0000"/>
                <w:lang w:eastAsia="zh-CN"/>
              </w:rPr>
              <w:t>and TRS availability indication</w:t>
            </w:r>
            <w:r w:rsidR="00093956">
              <w:rPr>
                <w:color w:val="FF0000"/>
                <w:lang w:eastAsia="zh-CN"/>
              </w:rPr>
              <w:t xml:space="preserve"> (if any)</w:t>
            </w:r>
            <w:r w:rsidR="00093956" w:rsidRPr="00F50D8A">
              <w:rPr>
                <w:rFonts w:hint="eastAsia"/>
                <w:lang w:eastAsia="zh-CN"/>
              </w:rPr>
              <w:t xml:space="preserve"> </w:t>
            </w:r>
            <w:r w:rsidRPr="00ED4AF8">
              <w:rPr>
                <w:rFonts w:hint="eastAsia"/>
                <w:lang w:eastAsia="zh-CN"/>
              </w:rPr>
              <w:t>is present in the DCI</w:t>
            </w:r>
          </w:p>
        </w:tc>
      </w:tr>
      <w:tr w:rsidR="00294CAB" w:rsidRPr="00ED4AF8" w14:paraId="5C5FB7FB" w14:textId="77777777" w:rsidTr="003521DE">
        <w:trPr>
          <w:jc w:val="center"/>
        </w:trPr>
        <w:tc>
          <w:tcPr>
            <w:tcW w:w="1129" w:type="dxa"/>
            <w:shd w:val="clear" w:color="auto" w:fill="D9D9D9"/>
          </w:tcPr>
          <w:p w14:paraId="49FA2BA3" w14:textId="77777777" w:rsidR="00294CAB" w:rsidRPr="00ED4AF8" w:rsidRDefault="00294CAB" w:rsidP="003521DE">
            <w:pPr>
              <w:pStyle w:val="TAC"/>
              <w:rPr>
                <w:lang w:eastAsia="zh-CN"/>
              </w:rPr>
            </w:pPr>
            <w:r w:rsidRPr="00ED4AF8">
              <w:rPr>
                <w:rFonts w:hint="eastAsia"/>
                <w:lang w:eastAsia="zh-CN"/>
              </w:rPr>
              <w:t>10</w:t>
            </w:r>
          </w:p>
        </w:tc>
        <w:tc>
          <w:tcPr>
            <w:tcW w:w="6800" w:type="dxa"/>
            <w:shd w:val="clear" w:color="auto" w:fill="auto"/>
          </w:tcPr>
          <w:p w14:paraId="1D68E682" w14:textId="77777777" w:rsidR="00294CAB" w:rsidRPr="00ED4AF8" w:rsidRDefault="00294CAB" w:rsidP="003521DE">
            <w:pPr>
              <w:pStyle w:val="TAC"/>
              <w:rPr>
                <w:lang w:eastAsia="zh-CN"/>
              </w:rPr>
            </w:pPr>
            <w:r w:rsidRPr="00ED4AF8">
              <w:rPr>
                <w:rFonts w:hint="eastAsia"/>
                <w:lang w:eastAsia="zh-CN"/>
              </w:rPr>
              <w:t>Only short message is present in the DCI</w:t>
            </w:r>
          </w:p>
        </w:tc>
      </w:tr>
      <w:tr w:rsidR="00294CAB" w:rsidRPr="00ED4AF8" w14:paraId="180CCE58" w14:textId="77777777" w:rsidTr="003521DE">
        <w:trPr>
          <w:jc w:val="center"/>
        </w:trPr>
        <w:tc>
          <w:tcPr>
            <w:tcW w:w="1129" w:type="dxa"/>
            <w:shd w:val="clear" w:color="auto" w:fill="D9D9D9"/>
          </w:tcPr>
          <w:p w14:paraId="5F21FF35" w14:textId="77777777" w:rsidR="00294CAB" w:rsidRPr="00ED4AF8" w:rsidRDefault="00294CAB" w:rsidP="003521DE">
            <w:pPr>
              <w:pStyle w:val="TAC"/>
              <w:rPr>
                <w:lang w:eastAsia="zh-CN"/>
              </w:rPr>
            </w:pPr>
            <w:r w:rsidRPr="00ED4AF8">
              <w:rPr>
                <w:rFonts w:hint="eastAsia"/>
                <w:lang w:eastAsia="zh-CN"/>
              </w:rPr>
              <w:t>11</w:t>
            </w:r>
          </w:p>
        </w:tc>
        <w:tc>
          <w:tcPr>
            <w:tcW w:w="6800" w:type="dxa"/>
            <w:shd w:val="clear" w:color="auto" w:fill="auto"/>
          </w:tcPr>
          <w:p w14:paraId="36488B17" w14:textId="43773205" w:rsidR="00294CAB" w:rsidRPr="00ED4AF8" w:rsidRDefault="00294CAB" w:rsidP="003521DE">
            <w:pPr>
              <w:pStyle w:val="TAC"/>
              <w:rPr>
                <w:lang w:eastAsia="zh-CN"/>
              </w:rPr>
            </w:pPr>
            <w:r w:rsidRPr="00ED4AF8">
              <w:rPr>
                <w:rFonts w:hint="eastAsia"/>
                <w:lang w:eastAsia="zh-CN"/>
              </w:rPr>
              <w:t>Both scheduling information for Paging</w:t>
            </w:r>
            <w:r w:rsidR="00093956" w:rsidRPr="00093956">
              <w:rPr>
                <w:color w:val="FF0000"/>
                <w:lang w:eastAsia="zh-CN"/>
              </w:rPr>
              <w:t>, T</w:t>
            </w:r>
            <w:r w:rsidR="00093956" w:rsidRPr="00F50D8A">
              <w:rPr>
                <w:color w:val="FF0000"/>
                <w:lang w:eastAsia="zh-CN"/>
              </w:rPr>
              <w:t>RS availability indication</w:t>
            </w:r>
            <w:r w:rsidR="00093956">
              <w:rPr>
                <w:color w:val="FF0000"/>
                <w:lang w:eastAsia="zh-CN"/>
              </w:rPr>
              <w:t xml:space="preserve"> (if any)</w:t>
            </w:r>
            <w:r w:rsidR="00093956" w:rsidRPr="00F50D8A">
              <w:rPr>
                <w:rFonts w:hint="eastAsia"/>
                <w:lang w:eastAsia="zh-CN"/>
              </w:rPr>
              <w:t xml:space="preserve"> </w:t>
            </w:r>
            <w:r w:rsidRPr="00ED4AF8">
              <w:rPr>
                <w:rFonts w:hint="eastAsia"/>
                <w:lang w:eastAsia="zh-CN"/>
              </w:rPr>
              <w:t>and short message are present in the DCI</w:t>
            </w:r>
          </w:p>
        </w:tc>
      </w:tr>
    </w:tbl>
    <w:p w14:paraId="55BF608A" w14:textId="77777777" w:rsidR="00294CAB" w:rsidRPr="0059230A" w:rsidRDefault="00294CAB" w:rsidP="00294CAB">
      <w:pPr>
        <w:jc w:val="center"/>
        <w:rPr>
          <w:rFonts w:eastAsia="MS Mincho"/>
        </w:rPr>
      </w:pPr>
      <w:r w:rsidRPr="00473269">
        <w:rPr>
          <w:rStyle w:val="afff1"/>
          <w:color w:val="0070C0"/>
        </w:rPr>
        <w:t>&lt;</w:t>
      </w:r>
      <w:r w:rsidRPr="00473269">
        <w:rPr>
          <w:color w:val="0070C0"/>
        </w:rPr>
        <w:t>Unchanged text is omitted&gt;</w:t>
      </w:r>
    </w:p>
    <w:p w14:paraId="2544A162" w14:textId="19A1C6DC" w:rsidR="00B23373" w:rsidRPr="00CA023C" w:rsidRDefault="00B23373" w:rsidP="00B23373">
      <w:pPr>
        <w:pStyle w:val="11"/>
        <w:numPr>
          <w:ilvl w:val="0"/>
          <w:numId w:val="4"/>
        </w:numPr>
        <w:rPr>
          <w:rFonts w:ascii="Times New Roman" w:hAnsi="Times New Roman"/>
          <w:lang w:eastAsia="zh-CN"/>
        </w:rPr>
      </w:pPr>
      <w:r w:rsidRPr="00CA023C">
        <w:rPr>
          <w:rFonts w:ascii="Times New Roman" w:eastAsiaTheme="minorEastAsia" w:hAnsi="Times New Roman"/>
          <w:lang w:eastAsia="zh-CN"/>
        </w:rPr>
        <w:t>Conclusions</w:t>
      </w:r>
    </w:p>
    <w:p w14:paraId="52331CFA" w14:textId="16A23DA8" w:rsidR="005A06EC" w:rsidRDefault="00C62879" w:rsidP="00C10AA0">
      <w:pPr>
        <w:jc w:val="both"/>
        <w:rPr>
          <w:lang w:eastAsia="zh-CN"/>
        </w:rPr>
      </w:pPr>
      <w:r w:rsidRPr="00CA023C">
        <w:t>In this contribution,</w:t>
      </w:r>
      <w:r w:rsidR="00A02E53" w:rsidRPr="00CA023C">
        <w:t xml:space="preserve"> </w:t>
      </w:r>
      <w:r w:rsidR="001218A5">
        <w:t xml:space="preserve">one </w:t>
      </w:r>
      <w:r w:rsidR="00566AE3" w:rsidRPr="00566AE3">
        <w:t xml:space="preserve">remaining issue of </w:t>
      </w:r>
      <w:r w:rsidR="00F8696F" w:rsidRPr="00F8696F">
        <w:t>TRS/CSI-RS occasion(s) for idle/inactive UEs</w:t>
      </w:r>
      <w:r w:rsidR="00566AE3" w:rsidRPr="00566AE3">
        <w:t xml:space="preserve"> </w:t>
      </w:r>
      <w:r w:rsidR="001218A5">
        <w:t>is</w:t>
      </w:r>
      <w:r w:rsidR="00DE3824" w:rsidRPr="00CA023C">
        <w:t xml:space="preserve"> </w:t>
      </w:r>
      <w:r w:rsidR="00693145" w:rsidRPr="00CA023C">
        <w:t>discussed</w:t>
      </w:r>
      <w:r w:rsidR="00115B1B" w:rsidRPr="00CA023C">
        <w:t>,</w:t>
      </w:r>
      <w:r w:rsidRPr="00CA023C">
        <w:t xml:space="preserve"> </w:t>
      </w:r>
      <w:r w:rsidRPr="00CA023C">
        <w:rPr>
          <w:lang w:eastAsia="zh-CN"/>
        </w:rPr>
        <w:t>and the following</w:t>
      </w:r>
      <w:r w:rsidR="000D3487" w:rsidRPr="00CA023C">
        <w:rPr>
          <w:lang w:eastAsia="zh-CN"/>
        </w:rPr>
        <w:t xml:space="preserve"> </w:t>
      </w:r>
      <w:r w:rsidRPr="00CA023C">
        <w:rPr>
          <w:lang w:eastAsia="zh-CN"/>
        </w:rPr>
        <w:t xml:space="preserve">proposal </w:t>
      </w:r>
      <w:r w:rsidR="00830DA3">
        <w:rPr>
          <w:lang w:eastAsia="zh-CN"/>
        </w:rPr>
        <w:t>is</w:t>
      </w:r>
      <w:r w:rsidRPr="00CA023C">
        <w:rPr>
          <w:lang w:eastAsia="zh-CN"/>
        </w:rPr>
        <w:t xml:space="preserve"> made.</w:t>
      </w:r>
    </w:p>
    <w:p w14:paraId="01BA8109" w14:textId="23F7FA81" w:rsidR="00D768EE" w:rsidRPr="00903C6D" w:rsidRDefault="00D768EE" w:rsidP="00BE5007">
      <w:pPr>
        <w:jc w:val="both"/>
        <w:rPr>
          <w:b/>
          <w:bCs/>
          <w:lang w:eastAsia="zh-CN"/>
        </w:rPr>
      </w:pPr>
      <w:r w:rsidRPr="00E035E2">
        <w:rPr>
          <w:b/>
          <w:bCs/>
          <w:lang w:eastAsia="zh-CN"/>
        </w:rPr>
        <w:t xml:space="preserve">Proposal 1. </w:t>
      </w:r>
      <w:r w:rsidR="00903C6D" w:rsidRPr="00E035E2">
        <w:rPr>
          <w:b/>
          <w:bCs/>
          <w:lang w:eastAsia="zh-CN"/>
        </w:rPr>
        <w:t>TRS availability indication field is treated as scheduling information for Paging</w:t>
      </w:r>
      <w:r w:rsidR="00903C6D">
        <w:rPr>
          <w:b/>
          <w:bCs/>
          <w:lang w:eastAsia="zh-CN"/>
        </w:rPr>
        <w:t xml:space="preserve"> when interpreting the </w:t>
      </w:r>
      <w:r w:rsidR="00903C6D" w:rsidRPr="00E81156">
        <w:rPr>
          <w:b/>
          <w:bCs/>
          <w:lang w:eastAsia="zh-CN"/>
        </w:rPr>
        <w:t>Short Message indicator</w:t>
      </w:r>
      <w:r w:rsidR="00903C6D">
        <w:rPr>
          <w:b/>
          <w:bCs/>
          <w:lang w:eastAsia="zh-CN"/>
        </w:rPr>
        <w:t xml:space="preserve"> field</w:t>
      </w:r>
      <w:r w:rsidR="00903C6D" w:rsidRPr="00E035E2">
        <w:rPr>
          <w:b/>
          <w:bCs/>
          <w:lang w:eastAsia="zh-CN"/>
        </w:rPr>
        <w:t xml:space="preserve"> in DCI format 1_0</w:t>
      </w:r>
      <w:r w:rsidR="00903C6D">
        <w:rPr>
          <w:b/>
          <w:bCs/>
          <w:lang w:eastAsia="zh-CN"/>
        </w:rPr>
        <w:t xml:space="preserve"> with P-RNTI</w:t>
      </w:r>
      <w:r w:rsidR="00903C6D" w:rsidRPr="00E035E2">
        <w:rPr>
          <w:b/>
          <w:bCs/>
          <w:lang w:eastAsia="zh-CN"/>
        </w:rPr>
        <w:t>.</w:t>
      </w:r>
    </w:p>
    <w:p w14:paraId="6AF4E985" w14:textId="77777777" w:rsidR="00D768EE" w:rsidRDefault="00D768EE" w:rsidP="00D768EE">
      <w:pPr>
        <w:rPr>
          <w:b/>
          <w:bCs/>
          <w:lang w:eastAsia="zh-CN"/>
        </w:rPr>
      </w:pPr>
      <w:r>
        <w:rPr>
          <w:b/>
          <w:bCs/>
          <w:lang w:eastAsia="zh-CN"/>
        </w:rPr>
        <w:t xml:space="preserve">The </w:t>
      </w:r>
      <w:r w:rsidRPr="002F1532">
        <w:rPr>
          <w:b/>
          <w:bCs/>
          <w:lang w:eastAsia="zh-CN"/>
        </w:rPr>
        <w:t>TP</w:t>
      </w:r>
      <w:r>
        <w:rPr>
          <w:b/>
          <w:bCs/>
          <w:lang w:eastAsia="zh-CN"/>
        </w:rPr>
        <w:t xml:space="preserve"> suggestion</w:t>
      </w:r>
      <w:r w:rsidRPr="002F1532">
        <w:rPr>
          <w:b/>
          <w:bCs/>
          <w:lang w:eastAsia="zh-CN"/>
        </w:rPr>
        <w:t xml:space="preserve"> for TS 38.21</w:t>
      </w:r>
      <w:r>
        <w:rPr>
          <w:b/>
          <w:bCs/>
          <w:lang w:eastAsia="zh-CN"/>
        </w:rPr>
        <w:t>2</w:t>
      </w:r>
      <w:r w:rsidRPr="002F1532">
        <w:rPr>
          <w:b/>
          <w:bCs/>
          <w:lang w:eastAsia="zh-CN"/>
        </w:rPr>
        <w:t xml:space="preserve"> section </w:t>
      </w:r>
      <w:r>
        <w:rPr>
          <w:b/>
          <w:bCs/>
          <w:lang w:eastAsia="zh-CN"/>
        </w:rPr>
        <w:t>7.3.1.2.1 is as the following:</w:t>
      </w:r>
    </w:p>
    <w:p w14:paraId="50AF7673" w14:textId="77777777" w:rsidR="00D768EE" w:rsidRPr="0026797E" w:rsidRDefault="00D768EE" w:rsidP="00D768EE">
      <w:pPr>
        <w:jc w:val="center"/>
        <w:rPr>
          <w:rFonts w:eastAsia="MS Mincho"/>
        </w:rPr>
      </w:pPr>
      <w:r w:rsidRPr="00473269">
        <w:rPr>
          <w:rStyle w:val="afff1"/>
          <w:color w:val="0070C0"/>
        </w:rPr>
        <w:t>&lt;</w:t>
      </w:r>
      <w:r w:rsidRPr="00473269">
        <w:rPr>
          <w:color w:val="0070C0"/>
        </w:rPr>
        <w:t>Unchanged text is omitted&gt;</w:t>
      </w:r>
    </w:p>
    <w:p w14:paraId="765FF02B" w14:textId="77777777" w:rsidR="00D768EE" w:rsidRPr="00ED4AF8" w:rsidRDefault="00D768EE" w:rsidP="00D768EE">
      <w:pPr>
        <w:pStyle w:val="TH"/>
        <w:rPr>
          <w:lang w:eastAsia="zh-CN"/>
        </w:rPr>
      </w:pPr>
      <w:r w:rsidRPr="00ED4AF8">
        <w:t xml:space="preserve">Table </w:t>
      </w:r>
      <w:r w:rsidRPr="00ED4AF8">
        <w:rPr>
          <w:rFonts w:hint="eastAsia"/>
          <w:lang w:eastAsia="zh-CN"/>
        </w:rPr>
        <w:t>7.3.1.2.1</w:t>
      </w:r>
      <w:r w:rsidRPr="00ED4AF8">
        <w:t>-</w:t>
      </w:r>
      <w:r w:rsidRPr="00ED4AF8">
        <w:rPr>
          <w:rFonts w:hint="eastAsia"/>
          <w:lang w:eastAsia="zh-CN"/>
        </w:rPr>
        <w:t>1: Short Message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6800"/>
      </w:tblGrid>
      <w:tr w:rsidR="00D768EE" w:rsidRPr="00ED4AF8" w14:paraId="37E4045C" w14:textId="77777777" w:rsidTr="003521DE">
        <w:trPr>
          <w:trHeight w:val="424"/>
          <w:jc w:val="center"/>
        </w:trPr>
        <w:tc>
          <w:tcPr>
            <w:tcW w:w="1129" w:type="dxa"/>
            <w:shd w:val="clear" w:color="auto" w:fill="D9D9D9"/>
            <w:vAlign w:val="center"/>
          </w:tcPr>
          <w:p w14:paraId="598D8C05" w14:textId="77777777" w:rsidR="00D768EE" w:rsidRPr="00ED4AF8" w:rsidRDefault="00D768EE" w:rsidP="003521DE">
            <w:pPr>
              <w:pStyle w:val="TAH"/>
              <w:rPr>
                <w:lang w:eastAsia="zh-CN"/>
              </w:rPr>
            </w:pPr>
            <w:r w:rsidRPr="00ED4AF8">
              <w:rPr>
                <w:lang w:eastAsia="zh-CN"/>
              </w:rPr>
              <w:t>Bit field</w:t>
            </w:r>
          </w:p>
        </w:tc>
        <w:tc>
          <w:tcPr>
            <w:tcW w:w="6800" w:type="dxa"/>
            <w:shd w:val="clear" w:color="auto" w:fill="D9D9D9"/>
            <w:vAlign w:val="center"/>
          </w:tcPr>
          <w:p w14:paraId="264172F6" w14:textId="77777777" w:rsidR="00D768EE" w:rsidRPr="00ED4AF8" w:rsidRDefault="00D768EE" w:rsidP="003521DE">
            <w:pPr>
              <w:pStyle w:val="TAH"/>
              <w:rPr>
                <w:lang w:eastAsia="zh-CN"/>
              </w:rPr>
            </w:pPr>
            <w:r w:rsidRPr="00ED4AF8">
              <w:rPr>
                <w:lang w:eastAsia="zh-CN"/>
              </w:rPr>
              <w:t>Short Message indicator</w:t>
            </w:r>
          </w:p>
        </w:tc>
      </w:tr>
      <w:tr w:rsidR="00D768EE" w:rsidRPr="00ED4AF8" w14:paraId="0C7DAB93" w14:textId="77777777" w:rsidTr="003521DE">
        <w:trPr>
          <w:jc w:val="center"/>
        </w:trPr>
        <w:tc>
          <w:tcPr>
            <w:tcW w:w="1129" w:type="dxa"/>
            <w:shd w:val="clear" w:color="auto" w:fill="D9D9D9"/>
          </w:tcPr>
          <w:p w14:paraId="418811B7" w14:textId="77777777" w:rsidR="00D768EE" w:rsidRPr="00ED4AF8" w:rsidRDefault="00D768EE" w:rsidP="003521DE">
            <w:pPr>
              <w:pStyle w:val="TAC"/>
              <w:rPr>
                <w:lang w:eastAsia="zh-CN"/>
              </w:rPr>
            </w:pPr>
            <w:r w:rsidRPr="00ED4AF8">
              <w:rPr>
                <w:rFonts w:hint="eastAsia"/>
                <w:lang w:eastAsia="zh-CN"/>
              </w:rPr>
              <w:t>00</w:t>
            </w:r>
          </w:p>
        </w:tc>
        <w:tc>
          <w:tcPr>
            <w:tcW w:w="6800" w:type="dxa"/>
            <w:shd w:val="clear" w:color="auto" w:fill="auto"/>
          </w:tcPr>
          <w:p w14:paraId="1C1C8096" w14:textId="77777777" w:rsidR="00D768EE" w:rsidRPr="00ED4AF8" w:rsidRDefault="00D768EE" w:rsidP="003521DE">
            <w:pPr>
              <w:pStyle w:val="TAC"/>
              <w:rPr>
                <w:lang w:eastAsia="zh-CN"/>
              </w:rPr>
            </w:pPr>
            <w:r w:rsidRPr="00ED4AF8">
              <w:rPr>
                <w:lang w:eastAsia="zh-CN"/>
              </w:rPr>
              <w:t>R</w:t>
            </w:r>
            <w:r w:rsidRPr="00ED4AF8">
              <w:rPr>
                <w:rFonts w:hint="eastAsia"/>
                <w:lang w:eastAsia="zh-CN"/>
              </w:rPr>
              <w:t>eserved</w:t>
            </w:r>
          </w:p>
        </w:tc>
      </w:tr>
      <w:tr w:rsidR="00D768EE" w:rsidRPr="00ED4AF8" w14:paraId="5E695AF4" w14:textId="77777777" w:rsidTr="003521DE">
        <w:trPr>
          <w:jc w:val="center"/>
        </w:trPr>
        <w:tc>
          <w:tcPr>
            <w:tcW w:w="1129" w:type="dxa"/>
            <w:shd w:val="clear" w:color="auto" w:fill="D9D9D9"/>
          </w:tcPr>
          <w:p w14:paraId="4C2BD8E7" w14:textId="77777777" w:rsidR="00D768EE" w:rsidRPr="00ED4AF8" w:rsidRDefault="00D768EE" w:rsidP="003521DE">
            <w:pPr>
              <w:pStyle w:val="TAC"/>
              <w:rPr>
                <w:lang w:eastAsia="zh-CN"/>
              </w:rPr>
            </w:pPr>
            <w:r w:rsidRPr="00ED4AF8">
              <w:rPr>
                <w:rFonts w:hint="eastAsia"/>
                <w:lang w:eastAsia="zh-CN"/>
              </w:rPr>
              <w:t>01</w:t>
            </w:r>
          </w:p>
        </w:tc>
        <w:tc>
          <w:tcPr>
            <w:tcW w:w="6800" w:type="dxa"/>
            <w:shd w:val="clear" w:color="auto" w:fill="auto"/>
          </w:tcPr>
          <w:p w14:paraId="492D0017" w14:textId="77777777" w:rsidR="00D768EE" w:rsidRPr="00ED4AF8" w:rsidRDefault="00D768EE" w:rsidP="003521DE">
            <w:pPr>
              <w:pStyle w:val="TAC"/>
              <w:rPr>
                <w:lang w:eastAsia="zh-CN"/>
              </w:rPr>
            </w:pPr>
            <w:r w:rsidRPr="00ED4AF8">
              <w:rPr>
                <w:lang w:eastAsia="zh-CN"/>
              </w:rPr>
              <w:t>O</w:t>
            </w:r>
            <w:r w:rsidRPr="00ED4AF8">
              <w:rPr>
                <w:rFonts w:hint="eastAsia"/>
                <w:lang w:eastAsia="zh-CN"/>
              </w:rPr>
              <w:t xml:space="preserve">nly scheduling information for Paging </w:t>
            </w:r>
            <w:r w:rsidRPr="00F50D8A">
              <w:rPr>
                <w:color w:val="FF0000"/>
                <w:lang w:eastAsia="zh-CN"/>
              </w:rPr>
              <w:t>and TRS availability indication</w:t>
            </w:r>
            <w:r>
              <w:rPr>
                <w:color w:val="FF0000"/>
                <w:lang w:eastAsia="zh-CN"/>
              </w:rPr>
              <w:t xml:space="preserve"> (if any)</w:t>
            </w:r>
            <w:r w:rsidRPr="00F50D8A">
              <w:rPr>
                <w:rFonts w:hint="eastAsia"/>
                <w:lang w:eastAsia="zh-CN"/>
              </w:rPr>
              <w:t xml:space="preserve"> </w:t>
            </w:r>
            <w:r w:rsidRPr="00ED4AF8">
              <w:rPr>
                <w:rFonts w:hint="eastAsia"/>
                <w:lang w:eastAsia="zh-CN"/>
              </w:rPr>
              <w:t>is present in the DCI</w:t>
            </w:r>
          </w:p>
        </w:tc>
      </w:tr>
      <w:tr w:rsidR="00D768EE" w:rsidRPr="00ED4AF8" w14:paraId="20B28086" w14:textId="77777777" w:rsidTr="003521DE">
        <w:trPr>
          <w:jc w:val="center"/>
        </w:trPr>
        <w:tc>
          <w:tcPr>
            <w:tcW w:w="1129" w:type="dxa"/>
            <w:shd w:val="clear" w:color="auto" w:fill="D9D9D9"/>
          </w:tcPr>
          <w:p w14:paraId="0AD3325D" w14:textId="77777777" w:rsidR="00D768EE" w:rsidRPr="00ED4AF8" w:rsidRDefault="00D768EE" w:rsidP="003521DE">
            <w:pPr>
              <w:pStyle w:val="TAC"/>
              <w:rPr>
                <w:lang w:eastAsia="zh-CN"/>
              </w:rPr>
            </w:pPr>
            <w:r w:rsidRPr="00ED4AF8">
              <w:rPr>
                <w:rFonts w:hint="eastAsia"/>
                <w:lang w:eastAsia="zh-CN"/>
              </w:rPr>
              <w:t>10</w:t>
            </w:r>
          </w:p>
        </w:tc>
        <w:tc>
          <w:tcPr>
            <w:tcW w:w="6800" w:type="dxa"/>
            <w:shd w:val="clear" w:color="auto" w:fill="auto"/>
          </w:tcPr>
          <w:p w14:paraId="633FC697" w14:textId="77777777" w:rsidR="00D768EE" w:rsidRPr="00ED4AF8" w:rsidRDefault="00D768EE" w:rsidP="003521DE">
            <w:pPr>
              <w:pStyle w:val="TAC"/>
              <w:rPr>
                <w:lang w:eastAsia="zh-CN"/>
              </w:rPr>
            </w:pPr>
            <w:r w:rsidRPr="00ED4AF8">
              <w:rPr>
                <w:rFonts w:hint="eastAsia"/>
                <w:lang w:eastAsia="zh-CN"/>
              </w:rPr>
              <w:t>Only short message is present in the DCI</w:t>
            </w:r>
          </w:p>
        </w:tc>
      </w:tr>
      <w:tr w:rsidR="00D768EE" w:rsidRPr="00ED4AF8" w14:paraId="16F5F7A2" w14:textId="77777777" w:rsidTr="003521DE">
        <w:trPr>
          <w:jc w:val="center"/>
        </w:trPr>
        <w:tc>
          <w:tcPr>
            <w:tcW w:w="1129" w:type="dxa"/>
            <w:shd w:val="clear" w:color="auto" w:fill="D9D9D9"/>
          </w:tcPr>
          <w:p w14:paraId="7AF95D35" w14:textId="77777777" w:rsidR="00D768EE" w:rsidRPr="00ED4AF8" w:rsidRDefault="00D768EE" w:rsidP="003521DE">
            <w:pPr>
              <w:pStyle w:val="TAC"/>
              <w:rPr>
                <w:lang w:eastAsia="zh-CN"/>
              </w:rPr>
            </w:pPr>
            <w:r w:rsidRPr="00ED4AF8">
              <w:rPr>
                <w:rFonts w:hint="eastAsia"/>
                <w:lang w:eastAsia="zh-CN"/>
              </w:rPr>
              <w:t>11</w:t>
            </w:r>
          </w:p>
        </w:tc>
        <w:tc>
          <w:tcPr>
            <w:tcW w:w="6800" w:type="dxa"/>
            <w:shd w:val="clear" w:color="auto" w:fill="auto"/>
          </w:tcPr>
          <w:p w14:paraId="4B79B3DD" w14:textId="77777777" w:rsidR="00D768EE" w:rsidRPr="00ED4AF8" w:rsidRDefault="00D768EE" w:rsidP="003521DE">
            <w:pPr>
              <w:pStyle w:val="TAC"/>
              <w:rPr>
                <w:lang w:eastAsia="zh-CN"/>
              </w:rPr>
            </w:pPr>
            <w:r w:rsidRPr="00ED4AF8">
              <w:rPr>
                <w:rFonts w:hint="eastAsia"/>
                <w:lang w:eastAsia="zh-CN"/>
              </w:rPr>
              <w:t>Both scheduling information for Paging</w:t>
            </w:r>
            <w:r w:rsidRPr="00093956">
              <w:rPr>
                <w:color w:val="FF0000"/>
                <w:lang w:eastAsia="zh-CN"/>
              </w:rPr>
              <w:t>, T</w:t>
            </w:r>
            <w:r w:rsidRPr="00F50D8A">
              <w:rPr>
                <w:color w:val="FF0000"/>
                <w:lang w:eastAsia="zh-CN"/>
              </w:rPr>
              <w:t>RS availability indication</w:t>
            </w:r>
            <w:r>
              <w:rPr>
                <w:color w:val="FF0000"/>
                <w:lang w:eastAsia="zh-CN"/>
              </w:rPr>
              <w:t xml:space="preserve"> (if any)</w:t>
            </w:r>
            <w:r w:rsidRPr="00F50D8A">
              <w:rPr>
                <w:rFonts w:hint="eastAsia"/>
                <w:lang w:eastAsia="zh-CN"/>
              </w:rPr>
              <w:t xml:space="preserve"> </w:t>
            </w:r>
            <w:r w:rsidRPr="00ED4AF8">
              <w:rPr>
                <w:rFonts w:hint="eastAsia"/>
                <w:lang w:eastAsia="zh-CN"/>
              </w:rPr>
              <w:t>and short message are present in the DCI</w:t>
            </w:r>
          </w:p>
        </w:tc>
      </w:tr>
    </w:tbl>
    <w:p w14:paraId="2342B025" w14:textId="71E20530" w:rsidR="00D768EE" w:rsidRPr="00914817" w:rsidRDefault="00D768EE" w:rsidP="00914817">
      <w:pPr>
        <w:jc w:val="center"/>
        <w:rPr>
          <w:rFonts w:eastAsia="MS Mincho"/>
        </w:rPr>
      </w:pPr>
      <w:r w:rsidRPr="00473269">
        <w:rPr>
          <w:rStyle w:val="afff1"/>
          <w:color w:val="0070C0"/>
        </w:rPr>
        <w:t>&lt;</w:t>
      </w:r>
      <w:r w:rsidRPr="00473269">
        <w:rPr>
          <w:color w:val="0070C0"/>
        </w:rPr>
        <w:t>Unchanged text is omitted&gt;</w:t>
      </w:r>
    </w:p>
    <w:p w14:paraId="129298B3" w14:textId="0A4EFBA6" w:rsidR="0033033F" w:rsidRPr="00CA023C" w:rsidRDefault="004B1273" w:rsidP="00372963">
      <w:pPr>
        <w:pStyle w:val="11"/>
        <w:numPr>
          <w:ilvl w:val="0"/>
          <w:numId w:val="4"/>
        </w:numPr>
        <w:rPr>
          <w:rFonts w:ascii="Times New Roman" w:eastAsiaTheme="minorEastAsia" w:hAnsi="Times New Roman"/>
          <w:lang w:eastAsia="zh-CN"/>
        </w:rPr>
      </w:pPr>
      <w:r w:rsidRPr="00CA023C">
        <w:rPr>
          <w:rFonts w:ascii="Times New Roman" w:eastAsiaTheme="minorEastAsia" w:hAnsi="Times New Roman"/>
          <w:lang w:eastAsia="zh-CN"/>
        </w:rPr>
        <w:t>Reference</w:t>
      </w:r>
      <w:r w:rsidR="007F1876" w:rsidRPr="00CA023C">
        <w:rPr>
          <w:rFonts w:ascii="Times New Roman" w:eastAsiaTheme="minorEastAsia" w:hAnsi="Times New Roman"/>
          <w:lang w:eastAsia="zh-CN"/>
        </w:rPr>
        <w:t>s</w:t>
      </w:r>
    </w:p>
    <w:p w14:paraId="39E9B9E0" w14:textId="01ABA445" w:rsidR="00D4746F" w:rsidRPr="00EA7810" w:rsidRDefault="00721E9B" w:rsidP="00EA7810">
      <w:pPr>
        <w:pStyle w:val="aff4"/>
        <w:numPr>
          <w:ilvl w:val="0"/>
          <w:numId w:val="6"/>
        </w:numPr>
        <w:ind w:leftChars="0"/>
        <w:rPr>
          <w:lang w:val="x-none" w:eastAsia="zh-CN"/>
        </w:rPr>
      </w:pPr>
      <w:r>
        <w:rPr>
          <w:lang w:val="x-none" w:eastAsia="zh-CN"/>
        </w:rPr>
        <w:t>RP</w:t>
      </w:r>
      <w:r>
        <w:rPr>
          <w:rFonts w:asciiTheme="minorEastAsia" w:eastAsiaTheme="minorEastAsia" w:hAnsiTheme="minorEastAsia" w:hint="eastAsia"/>
          <w:lang w:val="x-none" w:eastAsia="zh-CN"/>
        </w:rPr>
        <w:t>-</w:t>
      </w:r>
      <w:r>
        <w:rPr>
          <w:lang w:val="x-none" w:eastAsia="zh-CN"/>
        </w:rPr>
        <w:t>212972</w:t>
      </w:r>
      <w:r>
        <w:rPr>
          <w:rFonts w:asciiTheme="minorEastAsia" w:eastAsiaTheme="minorEastAsia" w:hAnsiTheme="minorEastAsia" w:hint="eastAsia"/>
          <w:lang w:val="x-none" w:eastAsia="zh-CN"/>
        </w:rPr>
        <w:t>,</w:t>
      </w:r>
      <w:r w:rsidRPr="00BC4FE0">
        <w:rPr>
          <w:lang w:val="x-none" w:eastAsia="zh-CN"/>
        </w:rPr>
        <w:t>Introduction of UE power savings enhancements in NR</w:t>
      </w:r>
    </w:p>
    <w:sectPr w:rsidR="00D4746F" w:rsidRPr="00EA7810"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82E0BC" w14:textId="77777777" w:rsidR="00A3086A" w:rsidRDefault="00A3086A">
      <w:r>
        <w:separator/>
      </w:r>
    </w:p>
  </w:endnote>
  <w:endnote w:type="continuationSeparator" w:id="0">
    <w:p w14:paraId="75CADE2E" w14:textId="77777777" w:rsidR="00A3086A" w:rsidRDefault="00A30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LG스마트체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  ? ?">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 ??">
    <w:altName w:val="Yu Gothic"/>
    <w:charset w:val="80"/>
    <w:family w:val="roman"/>
    <w:pitch w:val="default"/>
    <w:sig w:usb0="00000000" w:usb1="0000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楷体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E579FF" w14:textId="77777777" w:rsidR="00A3086A" w:rsidRDefault="00A3086A">
      <w:r>
        <w:separator/>
      </w:r>
    </w:p>
  </w:footnote>
  <w:footnote w:type="continuationSeparator" w:id="0">
    <w:p w14:paraId="00A825EA" w14:textId="77777777" w:rsidR="00A3086A" w:rsidRDefault="00A308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31038" w14:textId="77777777" w:rsidR="00411934" w:rsidRDefault="00411934">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0000002"/>
    <w:multiLevelType w:val="singleLevel"/>
    <w:tmpl w:val="00000002"/>
    <w:name w:val="WW8Num2"/>
    <w:styleLink w:val="StyleBulletedSymbolsymbolLeft025Hanging013"/>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CF6F8F"/>
    <w:multiLevelType w:val="hybridMultilevel"/>
    <w:tmpl w:val="A732BA6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82328F"/>
    <w:multiLevelType w:val="hybridMultilevel"/>
    <w:tmpl w:val="D650355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3"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3011A8"/>
    <w:multiLevelType w:val="hybridMultilevel"/>
    <w:tmpl w:val="CF2ECE2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15:restartNumberingAfterBreak="0">
    <w:nsid w:val="26BE0D74"/>
    <w:multiLevelType w:val="hybridMultilevel"/>
    <w:tmpl w:val="EEE2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2FB02EC2"/>
    <w:multiLevelType w:val="hybridMultilevel"/>
    <w:tmpl w:val="3F0E6F7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8AB42E8"/>
    <w:multiLevelType w:val="hybridMultilevel"/>
    <w:tmpl w:val="3DAEA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A877D64"/>
    <w:multiLevelType w:val="singleLevel"/>
    <w:tmpl w:val="5DA6FC16"/>
    <w:styleLink w:val="3GPPListofBullets1"/>
    <w:lvl w:ilvl="0">
      <w:start w:val="1"/>
      <w:numFmt w:val="decimal"/>
      <w:pStyle w:val="4h4H4H41h41H42h42H43h43H411h411H421h421H44h"/>
      <w:lvlText w:val="[%1]"/>
      <w:lvlJc w:val="left"/>
      <w:pPr>
        <w:tabs>
          <w:tab w:val="num" w:pos="360"/>
        </w:tabs>
        <w:ind w:left="360" w:hanging="360"/>
      </w:pPr>
    </w:lvl>
  </w:abstractNum>
  <w:abstractNum w:abstractNumId="30"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pStyle w:val="3nobreakH3Underrubrik2h3MemoHeading3helloTitre"/>
      <w:lvlText w:val="%3."/>
      <w:lvlJc w:val="right"/>
      <w:pPr>
        <w:ind w:left="1260" w:hanging="420"/>
      </w:pPr>
    </w:lvl>
    <w:lvl w:ilvl="3" w:tplc="0409000F" w:tentative="1">
      <w:start w:val="1"/>
      <w:numFmt w:val="decimal"/>
      <w:pStyle w:val="4h4H4H41h41H42h42H43h43H411h411H421h421H44h2"/>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2"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44" w15:restartNumberingAfterBreak="0">
    <w:nsid w:val="57103B0D"/>
    <w:multiLevelType w:val="hybridMultilevel"/>
    <w:tmpl w:val="CE5C4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46"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0001FC7"/>
    <w:multiLevelType w:val="hybridMultilevel"/>
    <w:tmpl w:val="A6823794"/>
    <w:lvl w:ilvl="0" w:tplc="9D703F70">
      <w:start w:val="1"/>
      <w:numFmt w:val="bullet"/>
      <w:pStyle w:val="a2"/>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48"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49" w15:restartNumberingAfterBreak="0">
    <w:nsid w:val="687E0833"/>
    <w:multiLevelType w:val="hybridMultilevel"/>
    <w:tmpl w:val="70C4A1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1"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3"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70146DC0"/>
    <w:multiLevelType w:val="hybridMultilevel"/>
    <w:tmpl w:val="9BC21240"/>
    <w:lvl w:ilvl="0" w:tplc="409A9E3A">
      <w:start w:val="1"/>
      <w:numFmt w:val="bullet"/>
      <w:pStyle w:val="Agreement0"/>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3D465D6"/>
    <w:multiLevelType w:val="multilevel"/>
    <w:tmpl w:val="F8244648"/>
    <w:styleLink w:val="StyleBulletedSymbolsymbolLeft025Hanging0253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1"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3" w15:restartNumberingAfterBreak="0">
    <w:nsid w:val="7F3570CD"/>
    <w:multiLevelType w:val="hybridMultilevel"/>
    <w:tmpl w:val="B5D4F2E4"/>
    <w:lvl w:ilvl="0" w:tplc="04090001">
      <w:start w:val="1"/>
      <w:numFmt w:val="bullet"/>
      <w:lvlText w:val=""/>
      <w:lvlJc w:val="left"/>
      <w:pPr>
        <w:ind w:left="1197" w:hanging="420"/>
      </w:pPr>
      <w:rPr>
        <w:rFonts w:ascii="Symbol" w:hAnsi="Symbol" w:hint="default"/>
      </w:rPr>
    </w:lvl>
    <w:lvl w:ilvl="1" w:tplc="04090003">
      <w:start w:val="1"/>
      <w:numFmt w:val="bullet"/>
      <w:lvlText w:val="o"/>
      <w:lvlJc w:val="left"/>
      <w:pPr>
        <w:ind w:left="1617" w:hanging="420"/>
      </w:pPr>
      <w:rPr>
        <w:rFonts w:ascii="Courier New" w:hAnsi="Courier New" w:cs="Courier New" w:hint="default"/>
      </w:rPr>
    </w:lvl>
    <w:lvl w:ilvl="2" w:tplc="04090005">
      <w:start w:val="1"/>
      <w:numFmt w:val="bullet"/>
      <w:lvlText w:val=""/>
      <w:lvlJc w:val="left"/>
      <w:pPr>
        <w:ind w:left="2037" w:hanging="420"/>
      </w:pPr>
      <w:rPr>
        <w:rFonts w:ascii="Wingdings" w:hAnsi="Wingdings" w:hint="default"/>
      </w:rPr>
    </w:lvl>
    <w:lvl w:ilvl="3" w:tplc="04090001">
      <w:start w:val="1"/>
      <w:numFmt w:val="bullet"/>
      <w:lvlText w:val=""/>
      <w:lvlJc w:val="left"/>
      <w:pPr>
        <w:ind w:left="2457" w:hanging="420"/>
      </w:pPr>
      <w:rPr>
        <w:rFonts w:ascii="Wingdings" w:hAnsi="Wingdings" w:hint="default"/>
      </w:rPr>
    </w:lvl>
    <w:lvl w:ilvl="4" w:tplc="04090003">
      <w:start w:val="1"/>
      <w:numFmt w:val="bullet"/>
      <w:lvlText w:val=""/>
      <w:lvlJc w:val="left"/>
      <w:pPr>
        <w:ind w:left="2877" w:hanging="420"/>
      </w:pPr>
      <w:rPr>
        <w:rFonts w:ascii="Wingdings" w:hAnsi="Wingdings" w:hint="default"/>
      </w:rPr>
    </w:lvl>
    <w:lvl w:ilvl="5" w:tplc="04090005">
      <w:start w:val="1"/>
      <w:numFmt w:val="bullet"/>
      <w:lvlText w:val=""/>
      <w:lvlJc w:val="left"/>
      <w:pPr>
        <w:ind w:left="3297" w:hanging="420"/>
      </w:pPr>
      <w:rPr>
        <w:rFonts w:ascii="Wingdings" w:hAnsi="Wingdings" w:hint="default"/>
      </w:rPr>
    </w:lvl>
    <w:lvl w:ilvl="6" w:tplc="04090001">
      <w:start w:val="1"/>
      <w:numFmt w:val="bullet"/>
      <w:lvlText w:val=""/>
      <w:lvlJc w:val="left"/>
      <w:pPr>
        <w:ind w:left="3717" w:hanging="420"/>
      </w:pPr>
      <w:rPr>
        <w:rFonts w:ascii="Wingdings" w:hAnsi="Wingdings" w:hint="default"/>
      </w:rPr>
    </w:lvl>
    <w:lvl w:ilvl="7" w:tplc="04090003">
      <w:start w:val="1"/>
      <w:numFmt w:val="bullet"/>
      <w:lvlText w:val=""/>
      <w:lvlJc w:val="left"/>
      <w:pPr>
        <w:ind w:left="4137" w:hanging="420"/>
      </w:pPr>
      <w:rPr>
        <w:rFonts w:ascii="Wingdings" w:hAnsi="Wingdings" w:hint="default"/>
      </w:rPr>
    </w:lvl>
    <w:lvl w:ilvl="8" w:tplc="04090005">
      <w:start w:val="1"/>
      <w:numFmt w:val="bullet"/>
      <w:lvlText w:val=""/>
      <w:lvlJc w:val="left"/>
      <w:pPr>
        <w:ind w:left="4557" w:hanging="420"/>
      </w:pPr>
      <w:rPr>
        <w:rFonts w:ascii="Wingdings" w:hAnsi="Wingdings" w:hint="default"/>
      </w:rPr>
    </w:lvl>
  </w:abstractNum>
  <w:abstractNum w:abstractNumId="6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1"/>
  </w:num>
  <w:num w:numId="2">
    <w:abstractNumId w:val="43"/>
  </w:num>
  <w:num w:numId="3">
    <w:abstractNumId w:val="0"/>
  </w:num>
  <w:num w:numId="4">
    <w:abstractNumId w:val="37"/>
  </w:num>
  <w:num w:numId="5">
    <w:abstractNumId w:val="29"/>
    <w:lvlOverride w:ilvl="0">
      <w:startOverride w:val="1"/>
    </w:lvlOverride>
  </w:num>
  <w:num w:numId="6">
    <w:abstractNumId w:val="30"/>
  </w:num>
  <w:num w:numId="7">
    <w:abstractNumId w:val="56"/>
  </w:num>
  <w:num w:numId="8">
    <w:abstractNumId w:val="41"/>
  </w:num>
  <w:num w:numId="9">
    <w:abstractNumId w:val="62"/>
  </w:num>
  <w:num w:numId="10">
    <w:abstractNumId w:val="55"/>
  </w:num>
  <w:num w:numId="11">
    <w:abstractNumId w:val="10"/>
  </w:num>
  <w:num w:numId="12">
    <w:abstractNumId w:val="65"/>
  </w:num>
  <w:num w:numId="13">
    <w:abstractNumId w:val="20"/>
  </w:num>
  <w:num w:numId="14">
    <w:abstractNumId w:val="54"/>
  </w:num>
  <w:num w:numId="15">
    <w:abstractNumId w:val="52"/>
  </w:num>
  <w:num w:numId="16">
    <w:abstractNumId w:val="3"/>
  </w:num>
  <w:num w:numId="17">
    <w:abstractNumId w:val="8"/>
  </w:num>
  <w:num w:numId="18">
    <w:abstractNumId w:val="28"/>
  </w:num>
  <w:num w:numId="19">
    <w:abstractNumId w:val="1"/>
  </w:num>
  <w:num w:numId="20">
    <w:abstractNumId w:val="14"/>
  </w:num>
  <w:num w:numId="21">
    <w:abstractNumId w:val="50"/>
  </w:num>
  <w:num w:numId="22">
    <w:abstractNumId w:val="31"/>
  </w:num>
  <w:num w:numId="23">
    <w:abstractNumId w:val="11"/>
  </w:num>
  <w:num w:numId="24">
    <w:abstractNumId w:val="59"/>
  </w:num>
  <w:num w:numId="25">
    <w:abstractNumId w:val="40"/>
  </w:num>
  <w:num w:numId="26">
    <w:abstractNumId w:val="13"/>
  </w:num>
  <w:num w:numId="27">
    <w:abstractNumId w:val="42"/>
  </w:num>
  <w:num w:numId="28">
    <w:abstractNumId w:val="36"/>
  </w:num>
  <w:num w:numId="29">
    <w:abstractNumId w:val="46"/>
  </w:num>
  <w:num w:numId="30">
    <w:abstractNumId w:val="15"/>
  </w:num>
  <w:num w:numId="31">
    <w:abstractNumId w:val="5"/>
  </w:num>
  <w:num w:numId="32">
    <w:abstractNumId w:val="58"/>
  </w:num>
  <w:num w:numId="33">
    <w:abstractNumId w:val="2"/>
  </w:num>
  <w:num w:numId="34">
    <w:abstractNumId w:val="25"/>
  </w:num>
  <w:num w:numId="35">
    <w:abstractNumId w:val="45"/>
  </w:num>
  <w:num w:numId="36">
    <w:abstractNumId w:val="24"/>
  </w:num>
  <w:num w:numId="37">
    <w:abstractNumId w:val="35"/>
  </w:num>
  <w:num w:numId="38">
    <w:abstractNumId w:val="26"/>
  </w:num>
  <w:num w:numId="39">
    <w:abstractNumId w:val="38"/>
  </w:num>
  <w:num w:numId="40">
    <w:abstractNumId w:val="64"/>
  </w:num>
  <w:num w:numId="41">
    <w:abstractNumId w:val="39"/>
  </w:num>
  <w:num w:numId="42">
    <w:abstractNumId w:val="60"/>
  </w:num>
  <w:num w:numId="43">
    <w:abstractNumId w:val="19"/>
  </w:num>
  <w:num w:numId="44">
    <w:abstractNumId w:val="17"/>
  </w:num>
  <w:num w:numId="45">
    <w:abstractNumId w:val="48"/>
  </w:num>
  <w:num w:numId="46">
    <w:abstractNumId w:val="12"/>
  </w:num>
  <w:num w:numId="47">
    <w:abstractNumId w:val="57"/>
  </w:num>
  <w:num w:numId="48">
    <w:abstractNumId w:val="21"/>
  </w:num>
  <w:num w:numId="49">
    <w:abstractNumId w:val="32"/>
  </w:num>
  <w:num w:numId="50">
    <w:abstractNumId w:val="9"/>
  </w:num>
  <w:num w:numId="51">
    <w:abstractNumId w:val="23"/>
  </w:num>
  <w:num w:numId="52">
    <w:abstractNumId w:val="47"/>
  </w:num>
  <w:num w:numId="53">
    <w:abstractNumId w:val="4"/>
  </w:num>
  <w:num w:numId="54">
    <w:abstractNumId w:val="51"/>
  </w:num>
  <w:num w:numId="55">
    <w:abstractNumId w:val="34"/>
  </w:num>
  <w:num w:numId="56">
    <w:abstractNumId w:val="3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7">
    <w:abstractNumId w:val="29"/>
  </w:num>
  <w:num w:numId="58">
    <w:abstractNumId w:val="22"/>
  </w:num>
  <w:num w:numId="59">
    <w:abstractNumId w:val="7"/>
  </w:num>
  <w:num w:numId="60">
    <w:abstractNumId w:val="16"/>
  </w:num>
  <w:num w:numId="61">
    <w:abstractNumId w:val="53"/>
  </w:num>
  <w:num w:numId="62">
    <w:abstractNumId w:val="18"/>
  </w:num>
  <w:num w:numId="63">
    <w:abstractNumId w:val="49"/>
  </w:num>
  <w:num w:numId="64">
    <w:abstractNumId w:val="44"/>
  </w:num>
  <w:num w:numId="65">
    <w:abstractNumId w:val="6"/>
  </w:num>
  <w:num w:numId="66">
    <w:abstractNumId w:val="63"/>
  </w:num>
  <w:num w:numId="67">
    <w:abstractNumId w:val="27"/>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321"/>
    <w:rsid w:val="00000993"/>
    <w:rsid w:val="000010F6"/>
    <w:rsid w:val="00001EDA"/>
    <w:rsid w:val="000022B8"/>
    <w:rsid w:val="00002325"/>
    <w:rsid w:val="0000234E"/>
    <w:rsid w:val="00002D15"/>
    <w:rsid w:val="00002DE3"/>
    <w:rsid w:val="000030EB"/>
    <w:rsid w:val="00003298"/>
    <w:rsid w:val="000035F6"/>
    <w:rsid w:val="00003D7F"/>
    <w:rsid w:val="00003E3B"/>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AD6"/>
    <w:rsid w:val="00006E55"/>
    <w:rsid w:val="00006EA3"/>
    <w:rsid w:val="00007012"/>
    <w:rsid w:val="000077A0"/>
    <w:rsid w:val="00007C4C"/>
    <w:rsid w:val="00007E66"/>
    <w:rsid w:val="00010764"/>
    <w:rsid w:val="00010BDE"/>
    <w:rsid w:val="00010F61"/>
    <w:rsid w:val="00011217"/>
    <w:rsid w:val="000114D5"/>
    <w:rsid w:val="000116EE"/>
    <w:rsid w:val="000118C2"/>
    <w:rsid w:val="0001204E"/>
    <w:rsid w:val="00012608"/>
    <w:rsid w:val="000126D3"/>
    <w:rsid w:val="000127FE"/>
    <w:rsid w:val="000129B9"/>
    <w:rsid w:val="00012ECA"/>
    <w:rsid w:val="000130CA"/>
    <w:rsid w:val="00013366"/>
    <w:rsid w:val="000135DB"/>
    <w:rsid w:val="00013FEF"/>
    <w:rsid w:val="0001459D"/>
    <w:rsid w:val="00014796"/>
    <w:rsid w:val="000154C2"/>
    <w:rsid w:val="00015753"/>
    <w:rsid w:val="00015902"/>
    <w:rsid w:val="00015A1C"/>
    <w:rsid w:val="000164FB"/>
    <w:rsid w:val="00016632"/>
    <w:rsid w:val="00016C16"/>
    <w:rsid w:val="00016E91"/>
    <w:rsid w:val="000176A8"/>
    <w:rsid w:val="00017A1A"/>
    <w:rsid w:val="00017AFC"/>
    <w:rsid w:val="00017E82"/>
    <w:rsid w:val="00017E87"/>
    <w:rsid w:val="000201D1"/>
    <w:rsid w:val="0002184D"/>
    <w:rsid w:val="00021884"/>
    <w:rsid w:val="0002198E"/>
    <w:rsid w:val="00021A14"/>
    <w:rsid w:val="00021DB3"/>
    <w:rsid w:val="000220AB"/>
    <w:rsid w:val="00022D93"/>
    <w:rsid w:val="000235F7"/>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303C3"/>
    <w:rsid w:val="000303D4"/>
    <w:rsid w:val="000304E9"/>
    <w:rsid w:val="000307DA"/>
    <w:rsid w:val="0003141C"/>
    <w:rsid w:val="000314A0"/>
    <w:rsid w:val="0003176E"/>
    <w:rsid w:val="000319B0"/>
    <w:rsid w:val="00031D46"/>
    <w:rsid w:val="00032478"/>
    <w:rsid w:val="000325C3"/>
    <w:rsid w:val="0003330E"/>
    <w:rsid w:val="000338D8"/>
    <w:rsid w:val="00033ABA"/>
    <w:rsid w:val="00033B1E"/>
    <w:rsid w:val="00033F8F"/>
    <w:rsid w:val="00034589"/>
    <w:rsid w:val="00034FF6"/>
    <w:rsid w:val="0003510D"/>
    <w:rsid w:val="00035340"/>
    <w:rsid w:val="00035499"/>
    <w:rsid w:val="0003569D"/>
    <w:rsid w:val="00035BE7"/>
    <w:rsid w:val="00036BC5"/>
    <w:rsid w:val="000378BB"/>
    <w:rsid w:val="00037C7E"/>
    <w:rsid w:val="00037F6F"/>
    <w:rsid w:val="0004027C"/>
    <w:rsid w:val="00041910"/>
    <w:rsid w:val="00041961"/>
    <w:rsid w:val="00042177"/>
    <w:rsid w:val="000425B7"/>
    <w:rsid w:val="00042776"/>
    <w:rsid w:val="00042AFB"/>
    <w:rsid w:val="00043B6C"/>
    <w:rsid w:val="00043D95"/>
    <w:rsid w:val="000442AA"/>
    <w:rsid w:val="000443DA"/>
    <w:rsid w:val="00044469"/>
    <w:rsid w:val="000446D6"/>
    <w:rsid w:val="00044C9A"/>
    <w:rsid w:val="000457C4"/>
    <w:rsid w:val="000459EF"/>
    <w:rsid w:val="00045C86"/>
    <w:rsid w:val="0004645D"/>
    <w:rsid w:val="000465B4"/>
    <w:rsid w:val="00046684"/>
    <w:rsid w:val="00046B84"/>
    <w:rsid w:val="00046D1E"/>
    <w:rsid w:val="00046E74"/>
    <w:rsid w:val="00046F98"/>
    <w:rsid w:val="00047156"/>
    <w:rsid w:val="00047647"/>
    <w:rsid w:val="0005018F"/>
    <w:rsid w:val="00050E22"/>
    <w:rsid w:val="00050F1E"/>
    <w:rsid w:val="00051747"/>
    <w:rsid w:val="00051A49"/>
    <w:rsid w:val="00051D76"/>
    <w:rsid w:val="00051FFE"/>
    <w:rsid w:val="000523A2"/>
    <w:rsid w:val="00052608"/>
    <w:rsid w:val="0005269D"/>
    <w:rsid w:val="000526D5"/>
    <w:rsid w:val="000527C0"/>
    <w:rsid w:val="0005293E"/>
    <w:rsid w:val="00053B1F"/>
    <w:rsid w:val="00053EF4"/>
    <w:rsid w:val="0005408B"/>
    <w:rsid w:val="00054810"/>
    <w:rsid w:val="000551E5"/>
    <w:rsid w:val="000554C4"/>
    <w:rsid w:val="000555C4"/>
    <w:rsid w:val="00055D01"/>
    <w:rsid w:val="00055DE0"/>
    <w:rsid w:val="00055E7F"/>
    <w:rsid w:val="0005634E"/>
    <w:rsid w:val="00056941"/>
    <w:rsid w:val="00056FC0"/>
    <w:rsid w:val="000577CF"/>
    <w:rsid w:val="000579CD"/>
    <w:rsid w:val="00060436"/>
    <w:rsid w:val="000604C3"/>
    <w:rsid w:val="0006063D"/>
    <w:rsid w:val="0006084A"/>
    <w:rsid w:val="00061113"/>
    <w:rsid w:val="00061174"/>
    <w:rsid w:val="000612AB"/>
    <w:rsid w:val="00061855"/>
    <w:rsid w:val="0006195D"/>
    <w:rsid w:val="000619DC"/>
    <w:rsid w:val="00061C5D"/>
    <w:rsid w:val="00062277"/>
    <w:rsid w:val="00062323"/>
    <w:rsid w:val="00062547"/>
    <w:rsid w:val="00062CA3"/>
    <w:rsid w:val="000631DC"/>
    <w:rsid w:val="000635B0"/>
    <w:rsid w:val="000639E3"/>
    <w:rsid w:val="00063AAA"/>
    <w:rsid w:val="00064E27"/>
    <w:rsid w:val="00064F16"/>
    <w:rsid w:val="00065209"/>
    <w:rsid w:val="00065792"/>
    <w:rsid w:val="00065CBB"/>
    <w:rsid w:val="000661C0"/>
    <w:rsid w:val="00066A3E"/>
    <w:rsid w:val="00066D51"/>
    <w:rsid w:val="00067476"/>
    <w:rsid w:val="0006784D"/>
    <w:rsid w:val="000679E1"/>
    <w:rsid w:val="00067DD2"/>
    <w:rsid w:val="000701A8"/>
    <w:rsid w:val="000702BE"/>
    <w:rsid w:val="000704DB"/>
    <w:rsid w:val="000705D8"/>
    <w:rsid w:val="000707E7"/>
    <w:rsid w:val="00070961"/>
    <w:rsid w:val="00070BD2"/>
    <w:rsid w:val="00070C42"/>
    <w:rsid w:val="00071708"/>
    <w:rsid w:val="00071AC9"/>
    <w:rsid w:val="00072005"/>
    <w:rsid w:val="00072055"/>
    <w:rsid w:val="00072615"/>
    <w:rsid w:val="00072755"/>
    <w:rsid w:val="000727F8"/>
    <w:rsid w:val="00073125"/>
    <w:rsid w:val="00073340"/>
    <w:rsid w:val="0007338E"/>
    <w:rsid w:val="00073448"/>
    <w:rsid w:val="0007425F"/>
    <w:rsid w:val="0007436C"/>
    <w:rsid w:val="000743C5"/>
    <w:rsid w:val="0007466A"/>
    <w:rsid w:val="00074DC3"/>
    <w:rsid w:val="00074F8E"/>
    <w:rsid w:val="00075077"/>
    <w:rsid w:val="00075648"/>
    <w:rsid w:val="0007588D"/>
    <w:rsid w:val="00075AE2"/>
    <w:rsid w:val="00075DA6"/>
    <w:rsid w:val="00076094"/>
    <w:rsid w:val="0007645E"/>
    <w:rsid w:val="00076678"/>
    <w:rsid w:val="000769C7"/>
    <w:rsid w:val="00076A0C"/>
    <w:rsid w:val="00076A88"/>
    <w:rsid w:val="00076B12"/>
    <w:rsid w:val="0007708F"/>
    <w:rsid w:val="000771A1"/>
    <w:rsid w:val="0007777E"/>
    <w:rsid w:val="000779AF"/>
    <w:rsid w:val="00077D8A"/>
    <w:rsid w:val="00077D99"/>
    <w:rsid w:val="00080190"/>
    <w:rsid w:val="00080FF4"/>
    <w:rsid w:val="00081340"/>
    <w:rsid w:val="00081BC7"/>
    <w:rsid w:val="00081C2D"/>
    <w:rsid w:val="00081EF1"/>
    <w:rsid w:val="0008207F"/>
    <w:rsid w:val="00082126"/>
    <w:rsid w:val="0008232D"/>
    <w:rsid w:val="00082535"/>
    <w:rsid w:val="000829B4"/>
    <w:rsid w:val="00082A07"/>
    <w:rsid w:val="000831FF"/>
    <w:rsid w:val="00083612"/>
    <w:rsid w:val="00083BB6"/>
    <w:rsid w:val="00083CC7"/>
    <w:rsid w:val="00084114"/>
    <w:rsid w:val="00084A00"/>
    <w:rsid w:val="00084A23"/>
    <w:rsid w:val="00084BCD"/>
    <w:rsid w:val="00085276"/>
    <w:rsid w:val="000861E7"/>
    <w:rsid w:val="00086B56"/>
    <w:rsid w:val="0008718C"/>
    <w:rsid w:val="000871E8"/>
    <w:rsid w:val="00087EB0"/>
    <w:rsid w:val="00090006"/>
    <w:rsid w:val="00090193"/>
    <w:rsid w:val="000906F7"/>
    <w:rsid w:val="00090784"/>
    <w:rsid w:val="00090ED4"/>
    <w:rsid w:val="00090FA4"/>
    <w:rsid w:val="00090FC3"/>
    <w:rsid w:val="00091178"/>
    <w:rsid w:val="0009129D"/>
    <w:rsid w:val="0009141A"/>
    <w:rsid w:val="000916AA"/>
    <w:rsid w:val="00091938"/>
    <w:rsid w:val="00091E6D"/>
    <w:rsid w:val="00092636"/>
    <w:rsid w:val="000928A2"/>
    <w:rsid w:val="000928F7"/>
    <w:rsid w:val="00092B49"/>
    <w:rsid w:val="00092B6E"/>
    <w:rsid w:val="00092BD4"/>
    <w:rsid w:val="0009302A"/>
    <w:rsid w:val="00093257"/>
    <w:rsid w:val="000933D3"/>
    <w:rsid w:val="000934B7"/>
    <w:rsid w:val="00093956"/>
    <w:rsid w:val="00093FC3"/>
    <w:rsid w:val="0009429B"/>
    <w:rsid w:val="000943EE"/>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FDB"/>
    <w:rsid w:val="000976B9"/>
    <w:rsid w:val="000978D8"/>
    <w:rsid w:val="00097CD4"/>
    <w:rsid w:val="00097EBF"/>
    <w:rsid w:val="000A00CF"/>
    <w:rsid w:val="000A01A9"/>
    <w:rsid w:val="000A0446"/>
    <w:rsid w:val="000A04C9"/>
    <w:rsid w:val="000A09CC"/>
    <w:rsid w:val="000A0AAD"/>
    <w:rsid w:val="000A0BDC"/>
    <w:rsid w:val="000A13B3"/>
    <w:rsid w:val="000A1887"/>
    <w:rsid w:val="000A188A"/>
    <w:rsid w:val="000A1DF2"/>
    <w:rsid w:val="000A2144"/>
    <w:rsid w:val="000A258F"/>
    <w:rsid w:val="000A2614"/>
    <w:rsid w:val="000A310A"/>
    <w:rsid w:val="000A33F0"/>
    <w:rsid w:val="000A3E82"/>
    <w:rsid w:val="000A4AD5"/>
    <w:rsid w:val="000A4CB0"/>
    <w:rsid w:val="000A511E"/>
    <w:rsid w:val="000A552F"/>
    <w:rsid w:val="000A55B3"/>
    <w:rsid w:val="000A561F"/>
    <w:rsid w:val="000A5ACB"/>
    <w:rsid w:val="000A5B15"/>
    <w:rsid w:val="000A5BC6"/>
    <w:rsid w:val="000A5E1D"/>
    <w:rsid w:val="000A680D"/>
    <w:rsid w:val="000A689F"/>
    <w:rsid w:val="000A68CA"/>
    <w:rsid w:val="000A6A47"/>
    <w:rsid w:val="000A6A59"/>
    <w:rsid w:val="000A6C74"/>
    <w:rsid w:val="000A74C3"/>
    <w:rsid w:val="000A758C"/>
    <w:rsid w:val="000A7C54"/>
    <w:rsid w:val="000A7C7A"/>
    <w:rsid w:val="000B006E"/>
    <w:rsid w:val="000B05C4"/>
    <w:rsid w:val="000B0CC8"/>
    <w:rsid w:val="000B0E31"/>
    <w:rsid w:val="000B0F83"/>
    <w:rsid w:val="000B193F"/>
    <w:rsid w:val="000B19BE"/>
    <w:rsid w:val="000B1F10"/>
    <w:rsid w:val="000B2553"/>
    <w:rsid w:val="000B2B3F"/>
    <w:rsid w:val="000B2E1C"/>
    <w:rsid w:val="000B36BC"/>
    <w:rsid w:val="000B3928"/>
    <w:rsid w:val="000B3C84"/>
    <w:rsid w:val="000B4163"/>
    <w:rsid w:val="000B4232"/>
    <w:rsid w:val="000B4245"/>
    <w:rsid w:val="000B451D"/>
    <w:rsid w:val="000B4587"/>
    <w:rsid w:val="000B4B8A"/>
    <w:rsid w:val="000B4BA1"/>
    <w:rsid w:val="000B4E17"/>
    <w:rsid w:val="000B51F4"/>
    <w:rsid w:val="000B54E2"/>
    <w:rsid w:val="000B5558"/>
    <w:rsid w:val="000B5654"/>
    <w:rsid w:val="000B5EBC"/>
    <w:rsid w:val="000B5F05"/>
    <w:rsid w:val="000B618F"/>
    <w:rsid w:val="000B61CD"/>
    <w:rsid w:val="000B626A"/>
    <w:rsid w:val="000B6D8E"/>
    <w:rsid w:val="000B6E6F"/>
    <w:rsid w:val="000B7016"/>
    <w:rsid w:val="000B76CB"/>
    <w:rsid w:val="000B78B2"/>
    <w:rsid w:val="000B7C6B"/>
    <w:rsid w:val="000B7E01"/>
    <w:rsid w:val="000B7E6E"/>
    <w:rsid w:val="000C011A"/>
    <w:rsid w:val="000C01BA"/>
    <w:rsid w:val="000C026D"/>
    <w:rsid w:val="000C052B"/>
    <w:rsid w:val="000C0663"/>
    <w:rsid w:val="000C078F"/>
    <w:rsid w:val="000C0BC6"/>
    <w:rsid w:val="000C0F20"/>
    <w:rsid w:val="000C1412"/>
    <w:rsid w:val="000C1710"/>
    <w:rsid w:val="000C17CE"/>
    <w:rsid w:val="000C1A0B"/>
    <w:rsid w:val="000C1FC4"/>
    <w:rsid w:val="000C35C6"/>
    <w:rsid w:val="000C396F"/>
    <w:rsid w:val="000C3FB0"/>
    <w:rsid w:val="000C4A8A"/>
    <w:rsid w:val="000C4DEA"/>
    <w:rsid w:val="000C5085"/>
    <w:rsid w:val="000C5344"/>
    <w:rsid w:val="000C5A99"/>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590"/>
    <w:rsid w:val="000D0938"/>
    <w:rsid w:val="000D0977"/>
    <w:rsid w:val="000D0DAF"/>
    <w:rsid w:val="000D0E0E"/>
    <w:rsid w:val="000D152C"/>
    <w:rsid w:val="000D17ED"/>
    <w:rsid w:val="000D1988"/>
    <w:rsid w:val="000D1AE9"/>
    <w:rsid w:val="000D1F67"/>
    <w:rsid w:val="000D250A"/>
    <w:rsid w:val="000D2A6B"/>
    <w:rsid w:val="000D3083"/>
    <w:rsid w:val="000D3303"/>
    <w:rsid w:val="000D3454"/>
    <w:rsid w:val="000D3487"/>
    <w:rsid w:val="000D3541"/>
    <w:rsid w:val="000D38AD"/>
    <w:rsid w:val="000D3DD5"/>
    <w:rsid w:val="000D3E8D"/>
    <w:rsid w:val="000D46D5"/>
    <w:rsid w:val="000D476A"/>
    <w:rsid w:val="000D4913"/>
    <w:rsid w:val="000D4945"/>
    <w:rsid w:val="000D4AF3"/>
    <w:rsid w:val="000D4B45"/>
    <w:rsid w:val="000D4F8B"/>
    <w:rsid w:val="000D548A"/>
    <w:rsid w:val="000D580C"/>
    <w:rsid w:val="000D5F09"/>
    <w:rsid w:val="000D5FC5"/>
    <w:rsid w:val="000D60C8"/>
    <w:rsid w:val="000D63FD"/>
    <w:rsid w:val="000D66B4"/>
    <w:rsid w:val="000D6CA6"/>
    <w:rsid w:val="000D7110"/>
    <w:rsid w:val="000D7308"/>
    <w:rsid w:val="000D74B6"/>
    <w:rsid w:val="000D7521"/>
    <w:rsid w:val="000E01E4"/>
    <w:rsid w:val="000E1047"/>
    <w:rsid w:val="000E13BE"/>
    <w:rsid w:val="000E199F"/>
    <w:rsid w:val="000E1CFB"/>
    <w:rsid w:val="000E2208"/>
    <w:rsid w:val="000E2508"/>
    <w:rsid w:val="000E265A"/>
    <w:rsid w:val="000E279A"/>
    <w:rsid w:val="000E2A3A"/>
    <w:rsid w:val="000E2C49"/>
    <w:rsid w:val="000E2D30"/>
    <w:rsid w:val="000E3175"/>
    <w:rsid w:val="000E33D0"/>
    <w:rsid w:val="000E3B82"/>
    <w:rsid w:val="000E3E84"/>
    <w:rsid w:val="000E4121"/>
    <w:rsid w:val="000E4B6C"/>
    <w:rsid w:val="000E4CC9"/>
    <w:rsid w:val="000E5060"/>
    <w:rsid w:val="000E52F0"/>
    <w:rsid w:val="000E57F9"/>
    <w:rsid w:val="000E59C2"/>
    <w:rsid w:val="000E5B7D"/>
    <w:rsid w:val="000E5C9D"/>
    <w:rsid w:val="000E6461"/>
    <w:rsid w:val="000E7511"/>
    <w:rsid w:val="000E77BA"/>
    <w:rsid w:val="000E7869"/>
    <w:rsid w:val="000F04FD"/>
    <w:rsid w:val="000F0CC4"/>
    <w:rsid w:val="000F0D30"/>
    <w:rsid w:val="000F232A"/>
    <w:rsid w:val="000F24B9"/>
    <w:rsid w:val="000F2631"/>
    <w:rsid w:val="000F2A2B"/>
    <w:rsid w:val="000F2FFD"/>
    <w:rsid w:val="000F33CF"/>
    <w:rsid w:val="000F36AD"/>
    <w:rsid w:val="000F3B1C"/>
    <w:rsid w:val="000F3F10"/>
    <w:rsid w:val="000F41AF"/>
    <w:rsid w:val="000F457E"/>
    <w:rsid w:val="000F4DC5"/>
    <w:rsid w:val="000F5470"/>
    <w:rsid w:val="000F5471"/>
    <w:rsid w:val="000F55DF"/>
    <w:rsid w:val="000F5BC8"/>
    <w:rsid w:val="000F600C"/>
    <w:rsid w:val="000F60B1"/>
    <w:rsid w:val="000F70A2"/>
    <w:rsid w:val="000F7468"/>
    <w:rsid w:val="000F77EF"/>
    <w:rsid w:val="000F78F0"/>
    <w:rsid w:val="000F7A47"/>
    <w:rsid w:val="000F7C42"/>
    <w:rsid w:val="000F7D05"/>
    <w:rsid w:val="000F7F21"/>
    <w:rsid w:val="000F7FAB"/>
    <w:rsid w:val="001003BE"/>
    <w:rsid w:val="001005A4"/>
    <w:rsid w:val="00100744"/>
    <w:rsid w:val="001007A0"/>
    <w:rsid w:val="00100921"/>
    <w:rsid w:val="001009AA"/>
    <w:rsid w:val="00100F59"/>
    <w:rsid w:val="001010C3"/>
    <w:rsid w:val="00102057"/>
    <w:rsid w:val="00102297"/>
    <w:rsid w:val="001023C5"/>
    <w:rsid w:val="001025A0"/>
    <w:rsid w:val="00102A7F"/>
    <w:rsid w:val="0010302C"/>
    <w:rsid w:val="0010323F"/>
    <w:rsid w:val="00103454"/>
    <w:rsid w:val="0010345D"/>
    <w:rsid w:val="00103804"/>
    <w:rsid w:val="00103B97"/>
    <w:rsid w:val="001044D8"/>
    <w:rsid w:val="00104A90"/>
    <w:rsid w:val="00104DA1"/>
    <w:rsid w:val="00105615"/>
    <w:rsid w:val="001059C3"/>
    <w:rsid w:val="00105D65"/>
    <w:rsid w:val="00105F0F"/>
    <w:rsid w:val="001060B4"/>
    <w:rsid w:val="0010616C"/>
    <w:rsid w:val="001063B9"/>
    <w:rsid w:val="001072BF"/>
    <w:rsid w:val="001074B7"/>
    <w:rsid w:val="00107531"/>
    <w:rsid w:val="001102EE"/>
    <w:rsid w:val="001106EC"/>
    <w:rsid w:val="00110D44"/>
    <w:rsid w:val="00111297"/>
    <w:rsid w:val="00111E1E"/>
    <w:rsid w:val="0011251E"/>
    <w:rsid w:val="0011294C"/>
    <w:rsid w:val="00112B32"/>
    <w:rsid w:val="00112F55"/>
    <w:rsid w:val="001134A5"/>
    <w:rsid w:val="00113715"/>
    <w:rsid w:val="0011409D"/>
    <w:rsid w:val="0011570A"/>
    <w:rsid w:val="0011575F"/>
    <w:rsid w:val="001157A4"/>
    <w:rsid w:val="00115B1B"/>
    <w:rsid w:val="00115B59"/>
    <w:rsid w:val="00115E68"/>
    <w:rsid w:val="00116662"/>
    <w:rsid w:val="00116891"/>
    <w:rsid w:val="00116DB0"/>
    <w:rsid w:val="001177C7"/>
    <w:rsid w:val="00117BB7"/>
    <w:rsid w:val="001201AA"/>
    <w:rsid w:val="001202FA"/>
    <w:rsid w:val="0012047A"/>
    <w:rsid w:val="001208B6"/>
    <w:rsid w:val="001208CA"/>
    <w:rsid w:val="001209AD"/>
    <w:rsid w:val="001218A5"/>
    <w:rsid w:val="00121B8F"/>
    <w:rsid w:val="00121D45"/>
    <w:rsid w:val="00121EAA"/>
    <w:rsid w:val="00121EBC"/>
    <w:rsid w:val="00121FA9"/>
    <w:rsid w:val="0012222C"/>
    <w:rsid w:val="001222BD"/>
    <w:rsid w:val="00122650"/>
    <w:rsid w:val="00122AD2"/>
    <w:rsid w:val="00122D83"/>
    <w:rsid w:val="00122EB0"/>
    <w:rsid w:val="00123ADA"/>
    <w:rsid w:val="00123DBC"/>
    <w:rsid w:val="001241F3"/>
    <w:rsid w:val="00125120"/>
    <w:rsid w:val="00125382"/>
    <w:rsid w:val="0012542E"/>
    <w:rsid w:val="00125486"/>
    <w:rsid w:val="00125773"/>
    <w:rsid w:val="001259EB"/>
    <w:rsid w:val="0012601B"/>
    <w:rsid w:val="00126141"/>
    <w:rsid w:val="00126282"/>
    <w:rsid w:val="00126404"/>
    <w:rsid w:val="001265C8"/>
    <w:rsid w:val="001265FF"/>
    <w:rsid w:val="001268EA"/>
    <w:rsid w:val="00126A51"/>
    <w:rsid w:val="00126E0C"/>
    <w:rsid w:val="00127176"/>
    <w:rsid w:val="00127393"/>
    <w:rsid w:val="001273DB"/>
    <w:rsid w:val="001279F0"/>
    <w:rsid w:val="0013032A"/>
    <w:rsid w:val="001304A1"/>
    <w:rsid w:val="00131047"/>
    <w:rsid w:val="0013139A"/>
    <w:rsid w:val="001319E3"/>
    <w:rsid w:val="00131BDA"/>
    <w:rsid w:val="00131ECE"/>
    <w:rsid w:val="001323C2"/>
    <w:rsid w:val="001323FD"/>
    <w:rsid w:val="0013265C"/>
    <w:rsid w:val="00132661"/>
    <w:rsid w:val="001327DE"/>
    <w:rsid w:val="00133199"/>
    <w:rsid w:val="0013363E"/>
    <w:rsid w:val="00133950"/>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B93"/>
    <w:rsid w:val="00136EFF"/>
    <w:rsid w:val="00137562"/>
    <w:rsid w:val="00137835"/>
    <w:rsid w:val="00137F5C"/>
    <w:rsid w:val="001405A0"/>
    <w:rsid w:val="00140B19"/>
    <w:rsid w:val="00140B9D"/>
    <w:rsid w:val="00140FF7"/>
    <w:rsid w:val="00141281"/>
    <w:rsid w:val="0014139A"/>
    <w:rsid w:val="0014156C"/>
    <w:rsid w:val="00141B0A"/>
    <w:rsid w:val="00142687"/>
    <w:rsid w:val="00142810"/>
    <w:rsid w:val="001436C9"/>
    <w:rsid w:val="00143CE3"/>
    <w:rsid w:val="00143D6A"/>
    <w:rsid w:val="001442CC"/>
    <w:rsid w:val="00144B25"/>
    <w:rsid w:val="00144E53"/>
    <w:rsid w:val="00145312"/>
    <w:rsid w:val="00145806"/>
    <w:rsid w:val="0014646E"/>
    <w:rsid w:val="0014654F"/>
    <w:rsid w:val="00146615"/>
    <w:rsid w:val="0014679A"/>
    <w:rsid w:val="00146805"/>
    <w:rsid w:val="001469C5"/>
    <w:rsid w:val="00146A38"/>
    <w:rsid w:val="00146B9E"/>
    <w:rsid w:val="00147420"/>
    <w:rsid w:val="001479FE"/>
    <w:rsid w:val="00147BDE"/>
    <w:rsid w:val="0015046A"/>
    <w:rsid w:val="00150503"/>
    <w:rsid w:val="001508C5"/>
    <w:rsid w:val="001509E6"/>
    <w:rsid w:val="00150C7E"/>
    <w:rsid w:val="00150E18"/>
    <w:rsid w:val="001511EF"/>
    <w:rsid w:val="00151464"/>
    <w:rsid w:val="00151B71"/>
    <w:rsid w:val="00151CD4"/>
    <w:rsid w:val="00152226"/>
    <w:rsid w:val="0015279F"/>
    <w:rsid w:val="0015299A"/>
    <w:rsid w:val="0015317A"/>
    <w:rsid w:val="00153F78"/>
    <w:rsid w:val="00153FEF"/>
    <w:rsid w:val="00154206"/>
    <w:rsid w:val="00154349"/>
    <w:rsid w:val="00154A0F"/>
    <w:rsid w:val="00154CB1"/>
    <w:rsid w:val="001554FC"/>
    <w:rsid w:val="00155847"/>
    <w:rsid w:val="001559EA"/>
    <w:rsid w:val="0015631A"/>
    <w:rsid w:val="00156BE5"/>
    <w:rsid w:val="00156C63"/>
    <w:rsid w:val="00156CD1"/>
    <w:rsid w:val="00156EF9"/>
    <w:rsid w:val="0015713D"/>
    <w:rsid w:val="001572B7"/>
    <w:rsid w:val="00157507"/>
    <w:rsid w:val="0015767C"/>
    <w:rsid w:val="00157885"/>
    <w:rsid w:val="00157CE1"/>
    <w:rsid w:val="00160068"/>
    <w:rsid w:val="00160BD6"/>
    <w:rsid w:val="00161386"/>
    <w:rsid w:val="001618DF"/>
    <w:rsid w:val="00162044"/>
    <w:rsid w:val="00162129"/>
    <w:rsid w:val="00162285"/>
    <w:rsid w:val="00162723"/>
    <w:rsid w:val="001627CB"/>
    <w:rsid w:val="00163358"/>
    <w:rsid w:val="00163BA9"/>
    <w:rsid w:val="00163D90"/>
    <w:rsid w:val="001641B7"/>
    <w:rsid w:val="00164434"/>
    <w:rsid w:val="00164A98"/>
    <w:rsid w:val="00164AAB"/>
    <w:rsid w:val="00165284"/>
    <w:rsid w:val="00165429"/>
    <w:rsid w:val="001658D1"/>
    <w:rsid w:val="00165B72"/>
    <w:rsid w:val="00165DC5"/>
    <w:rsid w:val="00166B86"/>
    <w:rsid w:val="00166C08"/>
    <w:rsid w:val="00167DDD"/>
    <w:rsid w:val="00170A69"/>
    <w:rsid w:val="00170A7C"/>
    <w:rsid w:val="00171291"/>
    <w:rsid w:val="00171308"/>
    <w:rsid w:val="00171752"/>
    <w:rsid w:val="00171D20"/>
    <w:rsid w:val="00172356"/>
    <w:rsid w:val="001728A1"/>
    <w:rsid w:val="00172C86"/>
    <w:rsid w:val="00173304"/>
    <w:rsid w:val="00173356"/>
    <w:rsid w:val="00173B0B"/>
    <w:rsid w:val="00173D52"/>
    <w:rsid w:val="00173D71"/>
    <w:rsid w:val="001740DA"/>
    <w:rsid w:val="001740DD"/>
    <w:rsid w:val="00174557"/>
    <w:rsid w:val="00174D8E"/>
    <w:rsid w:val="0017596E"/>
    <w:rsid w:val="00175988"/>
    <w:rsid w:val="0017607E"/>
    <w:rsid w:val="00176433"/>
    <w:rsid w:val="00176A7E"/>
    <w:rsid w:val="00176C0C"/>
    <w:rsid w:val="00176D3B"/>
    <w:rsid w:val="00176E4B"/>
    <w:rsid w:val="00176F07"/>
    <w:rsid w:val="00177180"/>
    <w:rsid w:val="001776EE"/>
    <w:rsid w:val="00177A8F"/>
    <w:rsid w:val="00177B83"/>
    <w:rsid w:val="00177FDB"/>
    <w:rsid w:val="001808CF"/>
    <w:rsid w:val="00180CD3"/>
    <w:rsid w:val="0018139F"/>
    <w:rsid w:val="0018145E"/>
    <w:rsid w:val="00181571"/>
    <w:rsid w:val="00181B40"/>
    <w:rsid w:val="001823B6"/>
    <w:rsid w:val="00182E34"/>
    <w:rsid w:val="00182F7A"/>
    <w:rsid w:val="0018368F"/>
    <w:rsid w:val="00184678"/>
    <w:rsid w:val="0018471A"/>
    <w:rsid w:val="00184912"/>
    <w:rsid w:val="00184F5F"/>
    <w:rsid w:val="00185B10"/>
    <w:rsid w:val="00186816"/>
    <w:rsid w:val="001868F7"/>
    <w:rsid w:val="00186C71"/>
    <w:rsid w:val="00186E32"/>
    <w:rsid w:val="001874B7"/>
    <w:rsid w:val="001875CA"/>
    <w:rsid w:val="001877C3"/>
    <w:rsid w:val="00187CE5"/>
    <w:rsid w:val="0019077B"/>
    <w:rsid w:val="00190D90"/>
    <w:rsid w:val="001912BA"/>
    <w:rsid w:val="001912C6"/>
    <w:rsid w:val="001913FD"/>
    <w:rsid w:val="00191677"/>
    <w:rsid w:val="001916C6"/>
    <w:rsid w:val="00192051"/>
    <w:rsid w:val="00192363"/>
    <w:rsid w:val="001926F4"/>
    <w:rsid w:val="001932EA"/>
    <w:rsid w:val="001936C5"/>
    <w:rsid w:val="00193C7C"/>
    <w:rsid w:val="00193D64"/>
    <w:rsid w:val="00193DB0"/>
    <w:rsid w:val="00194056"/>
    <w:rsid w:val="001943B9"/>
    <w:rsid w:val="001945BF"/>
    <w:rsid w:val="0019464E"/>
    <w:rsid w:val="00194771"/>
    <w:rsid w:val="00194B8F"/>
    <w:rsid w:val="00195439"/>
    <w:rsid w:val="0019547C"/>
    <w:rsid w:val="00195639"/>
    <w:rsid w:val="00195AE6"/>
    <w:rsid w:val="00195B0B"/>
    <w:rsid w:val="001968C0"/>
    <w:rsid w:val="001973E2"/>
    <w:rsid w:val="00197534"/>
    <w:rsid w:val="00197EA3"/>
    <w:rsid w:val="001A04FC"/>
    <w:rsid w:val="001A069F"/>
    <w:rsid w:val="001A0876"/>
    <w:rsid w:val="001A0D27"/>
    <w:rsid w:val="001A0D32"/>
    <w:rsid w:val="001A0EB4"/>
    <w:rsid w:val="001A1060"/>
    <w:rsid w:val="001A1561"/>
    <w:rsid w:val="001A1610"/>
    <w:rsid w:val="001A172F"/>
    <w:rsid w:val="001A181C"/>
    <w:rsid w:val="001A193D"/>
    <w:rsid w:val="001A20E6"/>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F3C"/>
    <w:rsid w:val="001A7691"/>
    <w:rsid w:val="001A7958"/>
    <w:rsid w:val="001A7CD9"/>
    <w:rsid w:val="001A7FDF"/>
    <w:rsid w:val="001B01EC"/>
    <w:rsid w:val="001B12CF"/>
    <w:rsid w:val="001B190B"/>
    <w:rsid w:val="001B1FAF"/>
    <w:rsid w:val="001B201D"/>
    <w:rsid w:val="001B2655"/>
    <w:rsid w:val="001B2850"/>
    <w:rsid w:val="001B2A50"/>
    <w:rsid w:val="001B2DC9"/>
    <w:rsid w:val="001B3028"/>
    <w:rsid w:val="001B346A"/>
    <w:rsid w:val="001B374D"/>
    <w:rsid w:val="001B3761"/>
    <w:rsid w:val="001B37D5"/>
    <w:rsid w:val="001B38DD"/>
    <w:rsid w:val="001B38E5"/>
    <w:rsid w:val="001B3B91"/>
    <w:rsid w:val="001B3ED2"/>
    <w:rsid w:val="001B40CA"/>
    <w:rsid w:val="001B4175"/>
    <w:rsid w:val="001B4ED3"/>
    <w:rsid w:val="001B54AC"/>
    <w:rsid w:val="001B5C90"/>
    <w:rsid w:val="001B5CCA"/>
    <w:rsid w:val="001B5E69"/>
    <w:rsid w:val="001B5F2F"/>
    <w:rsid w:val="001B5FB6"/>
    <w:rsid w:val="001B61CC"/>
    <w:rsid w:val="001B63C9"/>
    <w:rsid w:val="001B65B2"/>
    <w:rsid w:val="001B6B57"/>
    <w:rsid w:val="001B7021"/>
    <w:rsid w:val="001B70A3"/>
    <w:rsid w:val="001B7281"/>
    <w:rsid w:val="001B74A5"/>
    <w:rsid w:val="001B74E2"/>
    <w:rsid w:val="001B7BCA"/>
    <w:rsid w:val="001B7C6B"/>
    <w:rsid w:val="001B7C7B"/>
    <w:rsid w:val="001B7D04"/>
    <w:rsid w:val="001B7ECC"/>
    <w:rsid w:val="001C0678"/>
    <w:rsid w:val="001C12F6"/>
    <w:rsid w:val="001C1606"/>
    <w:rsid w:val="001C1BDF"/>
    <w:rsid w:val="001C1E16"/>
    <w:rsid w:val="001C2216"/>
    <w:rsid w:val="001C2320"/>
    <w:rsid w:val="001C2BF8"/>
    <w:rsid w:val="001C30C1"/>
    <w:rsid w:val="001C347A"/>
    <w:rsid w:val="001C3889"/>
    <w:rsid w:val="001C38DE"/>
    <w:rsid w:val="001C4475"/>
    <w:rsid w:val="001C4BD5"/>
    <w:rsid w:val="001C4C41"/>
    <w:rsid w:val="001C4C60"/>
    <w:rsid w:val="001C4E4E"/>
    <w:rsid w:val="001C5329"/>
    <w:rsid w:val="001C5339"/>
    <w:rsid w:val="001C58A7"/>
    <w:rsid w:val="001C5A35"/>
    <w:rsid w:val="001C5D63"/>
    <w:rsid w:val="001C659F"/>
    <w:rsid w:val="001C67C3"/>
    <w:rsid w:val="001C6807"/>
    <w:rsid w:val="001C7503"/>
    <w:rsid w:val="001C7655"/>
    <w:rsid w:val="001C768A"/>
    <w:rsid w:val="001C76F0"/>
    <w:rsid w:val="001C7A36"/>
    <w:rsid w:val="001C7FB7"/>
    <w:rsid w:val="001D0188"/>
    <w:rsid w:val="001D01A1"/>
    <w:rsid w:val="001D050D"/>
    <w:rsid w:val="001D0E76"/>
    <w:rsid w:val="001D0EB1"/>
    <w:rsid w:val="001D11AE"/>
    <w:rsid w:val="001D1A96"/>
    <w:rsid w:val="001D1CED"/>
    <w:rsid w:val="001D309D"/>
    <w:rsid w:val="001D31D0"/>
    <w:rsid w:val="001D4711"/>
    <w:rsid w:val="001D5012"/>
    <w:rsid w:val="001D535A"/>
    <w:rsid w:val="001D53AB"/>
    <w:rsid w:val="001D55A2"/>
    <w:rsid w:val="001D5F16"/>
    <w:rsid w:val="001D60B3"/>
    <w:rsid w:val="001D6142"/>
    <w:rsid w:val="001D6200"/>
    <w:rsid w:val="001D62AA"/>
    <w:rsid w:val="001D6836"/>
    <w:rsid w:val="001D6871"/>
    <w:rsid w:val="001D69F2"/>
    <w:rsid w:val="001D7B60"/>
    <w:rsid w:val="001D7CA8"/>
    <w:rsid w:val="001D7DEB"/>
    <w:rsid w:val="001D7E5B"/>
    <w:rsid w:val="001D7FC4"/>
    <w:rsid w:val="001E00BA"/>
    <w:rsid w:val="001E01C0"/>
    <w:rsid w:val="001E01E0"/>
    <w:rsid w:val="001E01EF"/>
    <w:rsid w:val="001E0854"/>
    <w:rsid w:val="001E0B42"/>
    <w:rsid w:val="001E1020"/>
    <w:rsid w:val="001E10C4"/>
    <w:rsid w:val="001E12A3"/>
    <w:rsid w:val="001E14D3"/>
    <w:rsid w:val="001E1873"/>
    <w:rsid w:val="001E1EB7"/>
    <w:rsid w:val="001E1EE3"/>
    <w:rsid w:val="001E2109"/>
    <w:rsid w:val="001E2AA1"/>
    <w:rsid w:val="001E2C7A"/>
    <w:rsid w:val="001E2E39"/>
    <w:rsid w:val="001E3389"/>
    <w:rsid w:val="001E35DA"/>
    <w:rsid w:val="001E3D73"/>
    <w:rsid w:val="001E3FAC"/>
    <w:rsid w:val="001E3FBC"/>
    <w:rsid w:val="001E55F7"/>
    <w:rsid w:val="001E57A3"/>
    <w:rsid w:val="001E595B"/>
    <w:rsid w:val="001E62CA"/>
    <w:rsid w:val="001E66B3"/>
    <w:rsid w:val="001E6A74"/>
    <w:rsid w:val="001E6CDC"/>
    <w:rsid w:val="001E7283"/>
    <w:rsid w:val="001E7B9F"/>
    <w:rsid w:val="001E7C94"/>
    <w:rsid w:val="001E7D62"/>
    <w:rsid w:val="001E7F38"/>
    <w:rsid w:val="001F0610"/>
    <w:rsid w:val="001F0750"/>
    <w:rsid w:val="001F0876"/>
    <w:rsid w:val="001F18D9"/>
    <w:rsid w:val="001F1F85"/>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37C"/>
    <w:rsid w:val="001F5B65"/>
    <w:rsid w:val="001F5BD7"/>
    <w:rsid w:val="001F659B"/>
    <w:rsid w:val="001F663A"/>
    <w:rsid w:val="001F66AF"/>
    <w:rsid w:val="001F6728"/>
    <w:rsid w:val="001F6770"/>
    <w:rsid w:val="001F6798"/>
    <w:rsid w:val="001F684F"/>
    <w:rsid w:val="001F6ABB"/>
    <w:rsid w:val="001F6D8B"/>
    <w:rsid w:val="001F7BBF"/>
    <w:rsid w:val="001F7E2D"/>
    <w:rsid w:val="0020015E"/>
    <w:rsid w:val="0020062B"/>
    <w:rsid w:val="00200D92"/>
    <w:rsid w:val="002011CB"/>
    <w:rsid w:val="00201A94"/>
    <w:rsid w:val="00201B59"/>
    <w:rsid w:val="00201D53"/>
    <w:rsid w:val="00201DD6"/>
    <w:rsid w:val="0020210F"/>
    <w:rsid w:val="002022AC"/>
    <w:rsid w:val="00203243"/>
    <w:rsid w:val="0020400D"/>
    <w:rsid w:val="0020406E"/>
    <w:rsid w:val="0020444B"/>
    <w:rsid w:val="00204C28"/>
    <w:rsid w:val="002057AF"/>
    <w:rsid w:val="00205997"/>
    <w:rsid w:val="00205C45"/>
    <w:rsid w:val="0020621D"/>
    <w:rsid w:val="0020645E"/>
    <w:rsid w:val="002065BD"/>
    <w:rsid w:val="00206DB2"/>
    <w:rsid w:val="00206E24"/>
    <w:rsid w:val="00206F8D"/>
    <w:rsid w:val="00206FEA"/>
    <w:rsid w:val="002072A7"/>
    <w:rsid w:val="00207757"/>
    <w:rsid w:val="00207860"/>
    <w:rsid w:val="00207B6A"/>
    <w:rsid w:val="00207DA7"/>
    <w:rsid w:val="00211056"/>
    <w:rsid w:val="002111F5"/>
    <w:rsid w:val="00211B26"/>
    <w:rsid w:val="00212283"/>
    <w:rsid w:val="00212732"/>
    <w:rsid w:val="00212733"/>
    <w:rsid w:val="00212781"/>
    <w:rsid w:val="002128A4"/>
    <w:rsid w:val="00212A81"/>
    <w:rsid w:val="002136B8"/>
    <w:rsid w:val="0021385B"/>
    <w:rsid w:val="00213F12"/>
    <w:rsid w:val="00214215"/>
    <w:rsid w:val="0021429E"/>
    <w:rsid w:val="002143C4"/>
    <w:rsid w:val="00214A4F"/>
    <w:rsid w:val="00214B19"/>
    <w:rsid w:val="00214E92"/>
    <w:rsid w:val="00214FBC"/>
    <w:rsid w:val="0021512C"/>
    <w:rsid w:val="002152E7"/>
    <w:rsid w:val="002156CC"/>
    <w:rsid w:val="002158CE"/>
    <w:rsid w:val="00215B55"/>
    <w:rsid w:val="0021689F"/>
    <w:rsid w:val="00216A86"/>
    <w:rsid w:val="00217002"/>
    <w:rsid w:val="00217431"/>
    <w:rsid w:val="00217701"/>
    <w:rsid w:val="00217B39"/>
    <w:rsid w:val="00217CAD"/>
    <w:rsid w:val="00217CBE"/>
    <w:rsid w:val="0022005C"/>
    <w:rsid w:val="002208C9"/>
    <w:rsid w:val="00221063"/>
    <w:rsid w:val="00221261"/>
    <w:rsid w:val="0022159C"/>
    <w:rsid w:val="0022164F"/>
    <w:rsid w:val="00221B3A"/>
    <w:rsid w:val="00221CD2"/>
    <w:rsid w:val="00221ED4"/>
    <w:rsid w:val="0022227E"/>
    <w:rsid w:val="00222496"/>
    <w:rsid w:val="0022279D"/>
    <w:rsid w:val="00222B96"/>
    <w:rsid w:val="00223751"/>
    <w:rsid w:val="00223850"/>
    <w:rsid w:val="00223B8B"/>
    <w:rsid w:val="0022407F"/>
    <w:rsid w:val="002242A3"/>
    <w:rsid w:val="00224804"/>
    <w:rsid w:val="00224E2B"/>
    <w:rsid w:val="00224EAC"/>
    <w:rsid w:val="00226706"/>
    <w:rsid w:val="0022705A"/>
    <w:rsid w:val="0022715F"/>
    <w:rsid w:val="002273C5"/>
    <w:rsid w:val="00227597"/>
    <w:rsid w:val="00230148"/>
    <w:rsid w:val="0023038A"/>
    <w:rsid w:val="00230977"/>
    <w:rsid w:val="00230C83"/>
    <w:rsid w:val="002317A1"/>
    <w:rsid w:val="0023203C"/>
    <w:rsid w:val="0023282E"/>
    <w:rsid w:val="00232B6D"/>
    <w:rsid w:val="002331FB"/>
    <w:rsid w:val="002333FA"/>
    <w:rsid w:val="002338CB"/>
    <w:rsid w:val="002339AE"/>
    <w:rsid w:val="002346A0"/>
    <w:rsid w:val="00234736"/>
    <w:rsid w:val="002347BE"/>
    <w:rsid w:val="00234B71"/>
    <w:rsid w:val="00235668"/>
    <w:rsid w:val="0023575F"/>
    <w:rsid w:val="00235A7F"/>
    <w:rsid w:val="00235B2D"/>
    <w:rsid w:val="00235C0B"/>
    <w:rsid w:val="00235CA6"/>
    <w:rsid w:val="00236047"/>
    <w:rsid w:val="00236870"/>
    <w:rsid w:val="002368CA"/>
    <w:rsid w:val="00236E1C"/>
    <w:rsid w:val="0023716A"/>
    <w:rsid w:val="00237291"/>
    <w:rsid w:val="00237491"/>
    <w:rsid w:val="00237E39"/>
    <w:rsid w:val="002401FA"/>
    <w:rsid w:val="00240793"/>
    <w:rsid w:val="002409BC"/>
    <w:rsid w:val="002410DA"/>
    <w:rsid w:val="00241745"/>
    <w:rsid w:val="00241B0F"/>
    <w:rsid w:val="00241B74"/>
    <w:rsid w:val="00241D8C"/>
    <w:rsid w:val="00241DBF"/>
    <w:rsid w:val="002421FB"/>
    <w:rsid w:val="002423AD"/>
    <w:rsid w:val="00242406"/>
    <w:rsid w:val="002426E5"/>
    <w:rsid w:val="002426FE"/>
    <w:rsid w:val="00242C04"/>
    <w:rsid w:val="0024303A"/>
    <w:rsid w:val="002437E6"/>
    <w:rsid w:val="00243B78"/>
    <w:rsid w:val="00244956"/>
    <w:rsid w:val="0024519E"/>
    <w:rsid w:val="00245246"/>
    <w:rsid w:val="002453F3"/>
    <w:rsid w:val="00245603"/>
    <w:rsid w:val="002457C4"/>
    <w:rsid w:val="00245DE6"/>
    <w:rsid w:val="00246245"/>
    <w:rsid w:val="0024643C"/>
    <w:rsid w:val="002464A7"/>
    <w:rsid w:val="002467CB"/>
    <w:rsid w:val="002468BE"/>
    <w:rsid w:val="002475A6"/>
    <w:rsid w:val="002475FE"/>
    <w:rsid w:val="002478B3"/>
    <w:rsid w:val="00247AD6"/>
    <w:rsid w:val="00247D81"/>
    <w:rsid w:val="00247F46"/>
    <w:rsid w:val="00247FA8"/>
    <w:rsid w:val="00250575"/>
    <w:rsid w:val="00250811"/>
    <w:rsid w:val="00250C0A"/>
    <w:rsid w:val="00250D91"/>
    <w:rsid w:val="00251247"/>
    <w:rsid w:val="002518E3"/>
    <w:rsid w:val="00251A7C"/>
    <w:rsid w:val="00252177"/>
    <w:rsid w:val="00252368"/>
    <w:rsid w:val="002526F3"/>
    <w:rsid w:val="00252738"/>
    <w:rsid w:val="002531DC"/>
    <w:rsid w:val="002533DA"/>
    <w:rsid w:val="00254454"/>
    <w:rsid w:val="00254B03"/>
    <w:rsid w:val="00255174"/>
    <w:rsid w:val="00255214"/>
    <w:rsid w:val="00255CDA"/>
    <w:rsid w:val="00255F39"/>
    <w:rsid w:val="0025649B"/>
    <w:rsid w:val="00257590"/>
    <w:rsid w:val="002576A6"/>
    <w:rsid w:val="002579B1"/>
    <w:rsid w:val="00257B6E"/>
    <w:rsid w:val="00257B75"/>
    <w:rsid w:val="00257E6C"/>
    <w:rsid w:val="00260047"/>
    <w:rsid w:val="002606F9"/>
    <w:rsid w:val="0026161F"/>
    <w:rsid w:val="002621D8"/>
    <w:rsid w:val="00262237"/>
    <w:rsid w:val="002627ED"/>
    <w:rsid w:val="002628D8"/>
    <w:rsid w:val="00262E1F"/>
    <w:rsid w:val="00262E21"/>
    <w:rsid w:val="00263221"/>
    <w:rsid w:val="00263299"/>
    <w:rsid w:val="0026355E"/>
    <w:rsid w:val="0026368A"/>
    <w:rsid w:val="00263734"/>
    <w:rsid w:val="00263C26"/>
    <w:rsid w:val="00263F44"/>
    <w:rsid w:val="00264E36"/>
    <w:rsid w:val="00264FD7"/>
    <w:rsid w:val="002653C7"/>
    <w:rsid w:val="00265403"/>
    <w:rsid w:val="00265DB0"/>
    <w:rsid w:val="00266CD3"/>
    <w:rsid w:val="00266E8C"/>
    <w:rsid w:val="002677E6"/>
    <w:rsid w:val="0026797E"/>
    <w:rsid w:val="00267D93"/>
    <w:rsid w:val="00267EDB"/>
    <w:rsid w:val="0027074A"/>
    <w:rsid w:val="002713B2"/>
    <w:rsid w:val="00271732"/>
    <w:rsid w:val="002721B3"/>
    <w:rsid w:val="002724E0"/>
    <w:rsid w:val="002727FB"/>
    <w:rsid w:val="00272A47"/>
    <w:rsid w:val="00272BAC"/>
    <w:rsid w:val="00273271"/>
    <w:rsid w:val="0027344E"/>
    <w:rsid w:val="0027347E"/>
    <w:rsid w:val="00273CD2"/>
    <w:rsid w:val="00273E15"/>
    <w:rsid w:val="0027405C"/>
    <w:rsid w:val="00275167"/>
    <w:rsid w:val="002754DA"/>
    <w:rsid w:val="00275649"/>
    <w:rsid w:val="00275DA9"/>
    <w:rsid w:val="0027641A"/>
    <w:rsid w:val="002766BB"/>
    <w:rsid w:val="00276A66"/>
    <w:rsid w:val="00276B0B"/>
    <w:rsid w:val="00276B3E"/>
    <w:rsid w:val="00276B5A"/>
    <w:rsid w:val="00276E4C"/>
    <w:rsid w:val="00277270"/>
    <w:rsid w:val="0027773A"/>
    <w:rsid w:val="00277CE4"/>
    <w:rsid w:val="00277D32"/>
    <w:rsid w:val="0028036B"/>
    <w:rsid w:val="0028065E"/>
    <w:rsid w:val="00280B8B"/>
    <w:rsid w:val="002814DB"/>
    <w:rsid w:val="00281867"/>
    <w:rsid w:val="00281E53"/>
    <w:rsid w:val="00281E88"/>
    <w:rsid w:val="00282D81"/>
    <w:rsid w:val="00282FBF"/>
    <w:rsid w:val="002834EF"/>
    <w:rsid w:val="00283884"/>
    <w:rsid w:val="00283B84"/>
    <w:rsid w:val="00284079"/>
    <w:rsid w:val="00284D5F"/>
    <w:rsid w:val="00284E0C"/>
    <w:rsid w:val="00284FC1"/>
    <w:rsid w:val="00285467"/>
    <w:rsid w:val="002854D2"/>
    <w:rsid w:val="002858B2"/>
    <w:rsid w:val="00285B81"/>
    <w:rsid w:val="002862A1"/>
    <w:rsid w:val="0028694A"/>
    <w:rsid w:val="00286AF8"/>
    <w:rsid w:val="00286F69"/>
    <w:rsid w:val="002875EE"/>
    <w:rsid w:val="0028771F"/>
    <w:rsid w:val="00287CE2"/>
    <w:rsid w:val="002901DF"/>
    <w:rsid w:val="002903F0"/>
    <w:rsid w:val="0029049A"/>
    <w:rsid w:val="00290609"/>
    <w:rsid w:val="0029076D"/>
    <w:rsid w:val="00290D20"/>
    <w:rsid w:val="00290D5F"/>
    <w:rsid w:val="00290DDC"/>
    <w:rsid w:val="00291150"/>
    <w:rsid w:val="0029118C"/>
    <w:rsid w:val="00291980"/>
    <w:rsid w:val="00291F29"/>
    <w:rsid w:val="00292113"/>
    <w:rsid w:val="00292F7F"/>
    <w:rsid w:val="002930BA"/>
    <w:rsid w:val="0029468A"/>
    <w:rsid w:val="00294936"/>
    <w:rsid w:val="00294BA0"/>
    <w:rsid w:val="00294CAB"/>
    <w:rsid w:val="002955B4"/>
    <w:rsid w:val="00295715"/>
    <w:rsid w:val="0029578C"/>
    <w:rsid w:val="00295AE3"/>
    <w:rsid w:val="00295B16"/>
    <w:rsid w:val="00296045"/>
    <w:rsid w:val="0029626E"/>
    <w:rsid w:val="0029677D"/>
    <w:rsid w:val="00296A1D"/>
    <w:rsid w:val="00296BFF"/>
    <w:rsid w:val="00297100"/>
    <w:rsid w:val="0029786F"/>
    <w:rsid w:val="00297B7A"/>
    <w:rsid w:val="002A0E77"/>
    <w:rsid w:val="002A20AF"/>
    <w:rsid w:val="002A2177"/>
    <w:rsid w:val="002A2775"/>
    <w:rsid w:val="002A2F48"/>
    <w:rsid w:val="002A30C5"/>
    <w:rsid w:val="002A3436"/>
    <w:rsid w:val="002A4179"/>
    <w:rsid w:val="002A4181"/>
    <w:rsid w:val="002A461E"/>
    <w:rsid w:val="002A46B0"/>
    <w:rsid w:val="002A4807"/>
    <w:rsid w:val="002A4934"/>
    <w:rsid w:val="002A49D4"/>
    <w:rsid w:val="002A4F26"/>
    <w:rsid w:val="002A51B9"/>
    <w:rsid w:val="002A55E3"/>
    <w:rsid w:val="002A5EA7"/>
    <w:rsid w:val="002A67D1"/>
    <w:rsid w:val="002A6CF3"/>
    <w:rsid w:val="002A7329"/>
    <w:rsid w:val="002A7F87"/>
    <w:rsid w:val="002B02CB"/>
    <w:rsid w:val="002B039B"/>
    <w:rsid w:val="002B0958"/>
    <w:rsid w:val="002B0CBA"/>
    <w:rsid w:val="002B0FED"/>
    <w:rsid w:val="002B1892"/>
    <w:rsid w:val="002B1ADA"/>
    <w:rsid w:val="002B1D1F"/>
    <w:rsid w:val="002B1D60"/>
    <w:rsid w:val="002B1DE8"/>
    <w:rsid w:val="002B1FCF"/>
    <w:rsid w:val="002B2137"/>
    <w:rsid w:val="002B2B0F"/>
    <w:rsid w:val="002B2C97"/>
    <w:rsid w:val="002B3506"/>
    <w:rsid w:val="002B376F"/>
    <w:rsid w:val="002B387E"/>
    <w:rsid w:val="002B38C8"/>
    <w:rsid w:val="002B3F34"/>
    <w:rsid w:val="002B402D"/>
    <w:rsid w:val="002B4748"/>
    <w:rsid w:val="002B480F"/>
    <w:rsid w:val="002B4B2E"/>
    <w:rsid w:val="002B4C83"/>
    <w:rsid w:val="002B511D"/>
    <w:rsid w:val="002B5235"/>
    <w:rsid w:val="002B53A1"/>
    <w:rsid w:val="002B5A2C"/>
    <w:rsid w:val="002B6BBC"/>
    <w:rsid w:val="002B75A2"/>
    <w:rsid w:val="002B77A0"/>
    <w:rsid w:val="002B785F"/>
    <w:rsid w:val="002B7A35"/>
    <w:rsid w:val="002B7C1F"/>
    <w:rsid w:val="002C00F2"/>
    <w:rsid w:val="002C0312"/>
    <w:rsid w:val="002C0784"/>
    <w:rsid w:val="002C0C10"/>
    <w:rsid w:val="002C0C5A"/>
    <w:rsid w:val="002C1A63"/>
    <w:rsid w:val="002C1F8B"/>
    <w:rsid w:val="002C2060"/>
    <w:rsid w:val="002C2448"/>
    <w:rsid w:val="002C2A19"/>
    <w:rsid w:val="002C2D8B"/>
    <w:rsid w:val="002C3375"/>
    <w:rsid w:val="002C3420"/>
    <w:rsid w:val="002C3A36"/>
    <w:rsid w:val="002C3DC5"/>
    <w:rsid w:val="002C474B"/>
    <w:rsid w:val="002C4EE3"/>
    <w:rsid w:val="002C5385"/>
    <w:rsid w:val="002C5622"/>
    <w:rsid w:val="002C5BB9"/>
    <w:rsid w:val="002C5DD4"/>
    <w:rsid w:val="002C6069"/>
    <w:rsid w:val="002C6558"/>
    <w:rsid w:val="002C6AB3"/>
    <w:rsid w:val="002C6CBE"/>
    <w:rsid w:val="002C72A3"/>
    <w:rsid w:val="002C7412"/>
    <w:rsid w:val="002C776A"/>
    <w:rsid w:val="002C78DF"/>
    <w:rsid w:val="002D01D3"/>
    <w:rsid w:val="002D0517"/>
    <w:rsid w:val="002D0874"/>
    <w:rsid w:val="002D0B89"/>
    <w:rsid w:val="002D14A5"/>
    <w:rsid w:val="002D1505"/>
    <w:rsid w:val="002D1866"/>
    <w:rsid w:val="002D1AD2"/>
    <w:rsid w:val="002D1E2C"/>
    <w:rsid w:val="002D266C"/>
    <w:rsid w:val="002D28BB"/>
    <w:rsid w:val="002D2D76"/>
    <w:rsid w:val="002D3107"/>
    <w:rsid w:val="002D31EC"/>
    <w:rsid w:val="002D3665"/>
    <w:rsid w:val="002D388C"/>
    <w:rsid w:val="002D392A"/>
    <w:rsid w:val="002D39BA"/>
    <w:rsid w:val="002D3C3E"/>
    <w:rsid w:val="002D3D6D"/>
    <w:rsid w:val="002D418C"/>
    <w:rsid w:val="002D4466"/>
    <w:rsid w:val="002D44D5"/>
    <w:rsid w:val="002D46CC"/>
    <w:rsid w:val="002D46FC"/>
    <w:rsid w:val="002D47B2"/>
    <w:rsid w:val="002D54B0"/>
    <w:rsid w:val="002D5B7B"/>
    <w:rsid w:val="002D5F86"/>
    <w:rsid w:val="002D6404"/>
    <w:rsid w:val="002D67A1"/>
    <w:rsid w:val="002D70BB"/>
    <w:rsid w:val="002D739F"/>
    <w:rsid w:val="002D7415"/>
    <w:rsid w:val="002D75F2"/>
    <w:rsid w:val="002D76FB"/>
    <w:rsid w:val="002D7FFD"/>
    <w:rsid w:val="002E0592"/>
    <w:rsid w:val="002E06A8"/>
    <w:rsid w:val="002E0E55"/>
    <w:rsid w:val="002E0F32"/>
    <w:rsid w:val="002E1589"/>
    <w:rsid w:val="002E1620"/>
    <w:rsid w:val="002E1714"/>
    <w:rsid w:val="002E2B57"/>
    <w:rsid w:val="002E43A0"/>
    <w:rsid w:val="002E4454"/>
    <w:rsid w:val="002E4896"/>
    <w:rsid w:val="002E4903"/>
    <w:rsid w:val="002E541E"/>
    <w:rsid w:val="002E584A"/>
    <w:rsid w:val="002E5F86"/>
    <w:rsid w:val="002E631C"/>
    <w:rsid w:val="002E6D0B"/>
    <w:rsid w:val="002E6D42"/>
    <w:rsid w:val="002E77C2"/>
    <w:rsid w:val="002E798A"/>
    <w:rsid w:val="002E7A9E"/>
    <w:rsid w:val="002E7CE7"/>
    <w:rsid w:val="002E7F79"/>
    <w:rsid w:val="002F0925"/>
    <w:rsid w:val="002F09D1"/>
    <w:rsid w:val="002F0A82"/>
    <w:rsid w:val="002F0C74"/>
    <w:rsid w:val="002F1532"/>
    <w:rsid w:val="002F17CB"/>
    <w:rsid w:val="002F1A47"/>
    <w:rsid w:val="002F1A8D"/>
    <w:rsid w:val="002F1B1E"/>
    <w:rsid w:val="002F2140"/>
    <w:rsid w:val="002F234B"/>
    <w:rsid w:val="002F251B"/>
    <w:rsid w:val="002F2845"/>
    <w:rsid w:val="002F2F0C"/>
    <w:rsid w:val="002F316D"/>
    <w:rsid w:val="002F3EF1"/>
    <w:rsid w:val="002F45AE"/>
    <w:rsid w:val="002F46FC"/>
    <w:rsid w:val="002F581A"/>
    <w:rsid w:val="002F585C"/>
    <w:rsid w:val="002F61AB"/>
    <w:rsid w:val="002F61D5"/>
    <w:rsid w:val="002F65DA"/>
    <w:rsid w:val="002F68BE"/>
    <w:rsid w:val="002F714D"/>
    <w:rsid w:val="002F760C"/>
    <w:rsid w:val="002F77F9"/>
    <w:rsid w:val="00300428"/>
    <w:rsid w:val="00300534"/>
    <w:rsid w:val="0030072E"/>
    <w:rsid w:val="00300A2F"/>
    <w:rsid w:val="00300ECF"/>
    <w:rsid w:val="00300FB4"/>
    <w:rsid w:val="00302218"/>
    <w:rsid w:val="00302421"/>
    <w:rsid w:val="0030242F"/>
    <w:rsid w:val="00302523"/>
    <w:rsid w:val="0030265C"/>
    <w:rsid w:val="003029BD"/>
    <w:rsid w:val="00302F61"/>
    <w:rsid w:val="0030323A"/>
    <w:rsid w:val="003032C2"/>
    <w:rsid w:val="00303978"/>
    <w:rsid w:val="00303C38"/>
    <w:rsid w:val="00303D18"/>
    <w:rsid w:val="00303D6E"/>
    <w:rsid w:val="00303EB5"/>
    <w:rsid w:val="00303F2A"/>
    <w:rsid w:val="0030430C"/>
    <w:rsid w:val="00304380"/>
    <w:rsid w:val="00304A04"/>
    <w:rsid w:val="00304ABA"/>
    <w:rsid w:val="00305072"/>
    <w:rsid w:val="00305482"/>
    <w:rsid w:val="00305AB5"/>
    <w:rsid w:val="00305D6C"/>
    <w:rsid w:val="00306FC7"/>
    <w:rsid w:val="003078AD"/>
    <w:rsid w:val="0030797D"/>
    <w:rsid w:val="00307A85"/>
    <w:rsid w:val="00307AE7"/>
    <w:rsid w:val="00307D7D"/>
    <w:rsid w:val="00307E97"/>
    <w:rsid w:val="0031018A"/>
    <w:rsid w:val="00310357"/>
    <w:rsid w:val="0031085F"/>
    <w:rsid w:val="00310C53"/>
    <w:rsid w:val="003115D5"/>
    <w:rsid w:val="003116E3"/>
    <w:rsid w:val="00311B82"/>
    <w:rsid w:val="00311C8C"/>
    <w:rsid w:val="00311E19"/>
    <w:rsid w:val="003128B2"/>
    <w:rsid w:val="00312994"/>
    <w:rsid w:val="00312CD7"/>
    <w:rsid w:val="00312D3F"/>
    <w:rsid w:val="00313278"/>
    <w:rsid w:val="003132AB"/>
    <w:rsid w:val="00313589"/>
    <w:rsid w:val="00313A78"/>
    <w:rsid w:val="00313B17"/>
    <w:rsid w:val="00313ED2"/>
    <w:rsid w:val="00313F1E"/>
    <w:rsid w:val="00313F47"/>
    <w:rsid w:val="003143E5"/>
    <w:rsid w:val="0031447C"/>
    <w:rsid w:val="0031469F"/>
    <w:rsid w:val="00314F0A"/>
    <w:rsid w:val="00315048"/>
    <w:rsid w:val="00315151"/>
    <w:rsid w:val="00315399"/>
    <w:rsid w:val="0031565D"/>
    <w:rsid w:val="0031576A"/>
    <w:rsid w:val="00315B5F"/>
    <w:rsid w:val="00315C01"/>
    <w:rsid w:val="00315CB1"/>
    <w:rsid w:val="0031652E"/>
    <w:rsid w:val="00316891"/>
    <w:rsid w:val="00316977"/>
    <w:rsid w:val="00316CCF"/>
    <w:rsid w:val="00316DFF"/>
    <w:rsid w:val="003173AE"/>
    <w:rsid w:val="00317505"/>
    <w:rsid w:val="003178B3"/>
    <w:rsid w:val="00317A00"/>
    <w:rsid w:val="0032001B"/>
    <w:rsid w:val="00320382"/>
    <w:rsid w:val="00320B43"/>
    <w:rsid w:val="003211BD"/>
    <w:rsid w:val="003212B8"/>
    <w:rsid w:val="00322547"/>
    <w:rsid w:val="00322EE5"/>
    <w:rsid w:val="00322F85"/>
    <w:rsid w:val="003230D0"/>
    <w:rsid w:val="003234A3"/>
    <w:rsid w:val="003237B8"/>
    <w:rsid w:val="00323874"/>
    <w:rsid w:val="00323907"/>
    <w:rsid w:val="003239E1"/>
    <w:rsid w:val="00323C96"/>
    <w:rsid w:val="00323D7E"/>
    <w:rsid w:val="0032507F"/>
    <w:rsid w:val="00326016"/>
    <w:rsid w:val="003260A6"/>
    <w:rsid w:val="003263AB"/>
    <w:rsid w:val="003263F6"/>
    <w:rsid w:val="00326496"/>
    <w:rsid w:val="003266F1"/>
    <w:rsid w:val="00326E17"/>
    <w:rsid w:val="00327238"/>
    <w:rsid w:val="00327442"/>
    <w:rsid w:val="00327F04"/>
    <w:rsid w:val="00330186"/>
    <w:rsid w:val="003301AD"/>
    <w:rsid w:val="003301EE"/>
    <w:rsid w:val="0033033F"/>
    <w:rsid w:val="0033075F"/>
    <w:rsid w:val="0033097A"/>
    <w:rsid w:val="00330C2A"/>
    <w:rsid w:val="00330F8C"/>
    <w:rsid w:val="00331351"/>
    <w:rsid w:val="003315CE"/>
    <w:rsid w:val="00331E83"/>
    <w:rsid w:val="00331F98"/>
    <w:rsid w:val="003320F6"/>
    <w:rsid w:val="003321B5"/>
    <w:rsid w:val="0033315D"/>
    <w:rsid w:val="003339D7"/>
    <w:rsid w:val="00333B35"/>
    <w:rsid w:val="0033431A"/>
    <w:rsid w:val="00334748"/>
    <w:rsid w:val="003348BA"/>
    <w:rsid w:val="00334A01"/>
    <w:rsid w:val="00334EB9"/>
    <w:rsid w:val="00335121"/>
    <w:rsid w:val="00335223"/>
    <w:rsid w:val="00335827"/>
    <w:rsid w:val="00335862"/>
    <w:rsid w:val="0033613B"/>
    <w:rsid w:val="0033616B"/>
    <w:rsid w:val="00336406"/>
    <w:rsid w:val="00336601"/>
    <w:rsid w:val="00336D33"/>
    <w:rsid w:val="00336E10"/>
    <w:rsid w:val="00337CDA"/>
    <w:rsid w:val="00337F87"/>
    <w:rsid w:val="00337FC6"/>
    <w:rsid w:val="00340235"/>
    <w:rsid w:val="00340554"/>
    <w:rsid w:val="0034096A"/>
    <w:rsid w:val="00340D79"/>
    <w:rsid w:val="00340FCB"/>
    <w:rsid w:val="00341395"/>
    <w:rsid w:val="003420CF"/>
    <w:rsid w:val="00342554"/>
    <w:rsid w:val="003425C3"/>
    <w:rsid w:val="00342ABA"/>
    <w:rsid w:val="00343B32"/>
    <w:rsid w:val="00344012"/>
    <w:rsid w:val="003440EE"/>
    <w:rsid w:val="00344427"/>
    <w:rsid w:val="00344820"/>
    <w:rsid w:val="0034483D"/>
    <w:rsid w:val="00344CC3"/>
    <w:rsid w:val="00344DE1"/>
    <w:rsid w:val="00344E15"/>
    <w:rsid w:val="00345050"/>
    <w:rsid w:val="0034523F"/>
    <w:rsid w:val="0034575C"/>
    <w:rsid w:val="00345818"/>
    <w:rsid w:val="00345B7A"/>
    <w:rsid w:val="00345CD7"/>
    <w:rsid w:val="00345E81"/>
    <w:rsid w:val="003464C3"/>
    <w:rsid w:val="00346B67"/>
    <w:rsid w:val="00346BF0"/>
    <w:rsid w:val="00347716"/>
    <w:rsid w:val="00347EE4"/>
    <w:rsid w:val="003504B7"/>
    <w:rsid w:val="003509C5"/>
    <w:rsid w:val="00351069"/>
    <w:rsid w:val="003511C8"/>
    <w:rsid w:val="0035196D"/>
    <w:rsid w:val="00351B56"/>
    <w:rsid w:val="00351FBA"/>
    <w:rsid w:val="00352437"/>
    <w:rsid w:val="00353187"/>
    <w:rsid w:val="003531B5"/>
    <w:rsid w:val="00353516"/>
    <w:rsid w:val="0035357B"/>
    <w:rsid w:val="003535A1"/>
    <w:rsid w:val="00353614"/>
    <w:rsid w:val="00353783"/>
    <w:rsid w:val="00353929"/>
    <w:rsid w:val="00353CF3"/>
    <w:rsid w:val="00354A27"/>
    <w:rsid w:val="00354B12"/>
    <w:rsid w:val="00354D22"/>
    <w:rsid w:val="00355AF6"/>
    <w:rsid w:val="00355BF9"/>
    <w:rsid w:val="0035625F"/>
    <w:rsid w:val="003562A3"/>
    <w:rsid w:val="00356548"/>
    <w:rsid w:val="003567AE"/>
    <w:rsid w:val="00356F93"/>
    <w:rsid w:val="003575A7"/>
    <w:rsid w:val="003576D1"/>
    <w:rsid w:val="003577B7"/>
    <w:rsid w:val="00357A3C"/>
    <w:rsid w:val="00357B3F"/>
    <w:rsid w:val="00357FD5"/>
    <w:rsid w:val="0036018D"/>
    <w:rsid w:val="003607B0"/>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73"/>
    <w:rsid w:val="00364646"/>
    <w:rsid w:val="003649DD"/>
    <w:rsid w:val="00364CC9"/>
    <w:rsid w:val="00365345"/>
    <w:rsid w:val="0036548D"/>
    <w:rsid w:val="003654F8"/>
    <w:rsid w:val="0036587C"/>
    <w:rsid w:val="0036621D"/>
    <w:rsid w:val="00366ED5"/>
    <w:rsid w:val="00367BB8"/>
    <w:rsid w:val="00367D26"/>
    <w:rsid w:val="00367F51"/>
    <w:rsid w:val="0037021B"/>
    <w:rsid w:val="003706EC"/>
    <w:rsid w:val="00370CB6"/>
    <w:rsid w:val="00370DAF"/>
    <w:rsid w:val="00371216"/>
    <w:rsid w:val="00371BD4"/>
    <w:rsid w:val="00371C5A"/>
    <w:rsid w:val="003721D7"/>
    <w:rsid w:val="003723D6"/>
    <w:rsid w:val="0037263D"/>
    <w:rsid w:val="00372794"/>
    <w:rsid w:val="00372963"/>
    <w:rsid w:val="00372EC0"/>
    <w:rsid w:val="0037311E"/>
    <w:rsid w:val="003731A0"/>
    <w:rsid w:val="00373500"/>
    <w:rsid w:val="003738F4"/>
    <w:rsid w:val="00373D93"/>
    <w:rsid w:val="0037413C"/>
    <w:rsid w:val="00374472"/>
    <w:rsid w:val="003746E1"/>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80086"/>
    <w:rsid w:val="0038089D"/>
    <w:rsid w:val="003808AE"/>
    <w:rsid w:val="00380A36"/>
    <w:rsid w:val="00380BC4"/>
    <w:rsid w:val="003812DC"/>
    <w:rsid w:val="003812E9"/>
    <w:rsid w:val="003812F9"/>
    <w:rsid w:val="003814BE"/>
    <w:rsid w:val="00381CEC"/>
    <w:rsid w:val="00382029"/>
    <w:rsid w:val="003825DF"/>
    <w:rsid w:val="00382782"/>
    <w:rsid w:val="00382C8A"/>
    <w:rsid w:val="0038301D"/>
    <w:rsid w:val="003830AC"/>
    <w:rsid w:val="0038317C"/>
    <w:rsid w:val="003832AC"/>
    <w:rsid w:val="00383481"/>
    <w:rsid w:val="003838FA"/>
    <w:rsid w:val="00383C5F"/>
    <w:rsid w:val="00384170"/>
    <w:rsid w:val="00384214"/>
    <w:rsid w:val="00384453"/>
    <w:rsid w:val="00384DC7"/>
    <w:rsid w:val="00385031"/>
    <w:rsid w:val="00385155"/>
    <w:rsid w:val="00385332"/>
    <w:rsid w:val="003854C2"/>
    <w:rsid w:val="003855E1"/>
    <w:rsid w:val="00385D9A"/>
    <w:rsid w:val="00385DD0"/>
    <w:rsid w:val="003860D5"/>
    <w:rsid w:val="003861F8"/>
    <w:rsid w:val="003864D8"/>
    <w:rsid w:val="003864F0"/>
    <w:rsid w:val="0038675F"/>
    <w:rsid w:val="00386B1C"/>
    <w:rsid w:val="00386F9D"/>
    <w:rsid w:val="003870CF"/>
    <w:rsid w:val="00387142"/>
    <w:rsid w:val="003871F3"/>
    <w:rsid w:val="003873C7"/>
    <w:rsid w:val="0038757B"/>
    <w:rsid w:val="0038773F"/>
    <w:rsid w:val="003878FB"/>
    <w:rsid w:val="0039044E"/>
    <w:rsid w:val="00390526"/>
    <w:rsid w:val="00390979"/>
    <w:rsid w:val="00390B38"/>
    <w:rsid w:val="00390F6A"/>
    <w:rsid w:val="00391608"/>
    <w:rsid w:val="003920C6"/>
    <w:rsid w:val="003922FB"/>
    <w:rsid w:val="003928B8"/>
    <w:rsid w:val="00392D0A"/>
    <w:rsid w:val="00393248"/>
    <w:rsid w:val="003938D4"/>
    <w:rsid w:val="00393FFA"/>
    <w:rsid w:val="003946EE"/>
    <w:rsid w:val="00394CF8"/>
    <w:rsid w:val="00394FD4"/>
    <w:rsid w:val="00395101"/>
    <w:rsid w:val="00395115"/>
    <w:rsid w:val="00395165"/>
    <w:rsid w:val="0039516D"/>
    <w:rsid w:val="00395330"/>
    <w:rsid w:val="00395405"/>
    <w:rsid w:val="003955C8"/>
    <w:rsid w:val="00395857"/>
    <w:rsid w:val="0039602A"/>
    <w:rsid w:val="00396731"/>
    <w:rsid w:val="00396B29"/>
    <w:rsid w:val="00396C07"/>
    <w:rsid w:val="00397044"/>
    <w:rsid w:val="0039704D"/>
    <w:rsid w:val="00397872"/>
    <w:rsid w:val="00397B97"/>
    <w:rsid w:val="00397D54"/>
    <w:rsid w:val="003A0441"/>
    <w:rsid w:val="003A04A3"/>
    <w:rsid w:val="003A05C9"/>
    <w:rsid w:val="003A0B04"/>
    <w:rsid w:val="003A0BDB"/>
    <w:rsid w:val="003A0C92"/>
    <w:rsid w:val="003A0CA2"/>
    <w:rsid w:val="003A0F1F"/>
    <w:rsid w:val="003A1052"/>
    <w:rsid w:val="003A10BF"/>
    <w:rsid w:val="003A13C2"/>
    <w:rsid w:val="003A1590"/>
    <w:rsid w:val="003A1AC5"/>
    <w:rsid w:val="003A1F79"/>
    <w:rsid w:val="003A209A"/>
    <w:rsid w:val="003A213C"/>
    <w:rsid w:val="003A2169"/>
    <w:rsid w:val="003A2463"/>
    <w:rsid w:val="003A322A"/>
    <w:rsid w:val="003A349A"/>
    <w:rsid w:val="003A34FD"/>
    <w:rsid w:val="003A3555"/>
    <w:rsid w:val="003A4155"/>
    <w:rsid w:val="003A4311"/>
    <w:rsid w:val="003A47BC"/>
    <w:rsid w:val="003A4981"/>
    <w:rsid w:val="003A4A58"/>
    <w:rsid w:val="003A4D49"/>
    <w:rsid w:val="003A4E4C"/>
    <w:rsid w:val="003A4F75"/>
    <w:rsid w:val="003A5098"/>
    <w:rsid w:val="003A50C4"/>
    <w:rsid w:val="003A526D"/>
    <w:rsid w:val="003A566A"/>
    <w:rsid w:val="003A57C3"/>
    <w:rsid w:val="003A5D87"/>
    <w:rsid w:val="003A5E2D"/>
    <w:rsid w:val="003A64A8"/>
    <w:rsid w:val="003A65C1"/>
    <w:rsid w:val="003A66FA"/>
    <w:rsid w:val="003A6DA7"/>
    <w:rsid w:val="003A7304"/>
    <w:rsid w:val="003A74F1"/>
    <w:rsid w:val="003A7635"/>
    <w:rsid w:val="003A7A2C"/>
    <w:rsid w:val="003A7CC8"/>
    <w:rsid w:val="003A7E78"/>
    <w:rsid w:val="003B01A6"/>
    <w:rsid w:val="003B08D4"/>
    <w:rsid w:val="003B0BAB"/>
    <w:rsid w:val="003B0BDD"/>
    <w:rsid w:val="003B1155"/>
    <w:rsid w:val="003B1301"/>
    <w:rsid w:val="003B175B"/>
    <w:rsid w:val="003B1BC5"/>
    <w:rsid w:val="003B21C8"/>
    <w:rsid w:val="003B2432"/>
    <w:rsid w:val="003B2936"/>
    <w:rsid w:val="003B2DAA"/>
    <w:rsid w:val="003B35A7"/>
    <w:rsid w:val="003B3A67"/>
    <w:rsid w:val="003B3C59"/>
    <w:rsid w:val="003B4469"/>
    <w:rsid w:val="003B5378"/>
    <w:rsid w:val="003B57B7"/>
    <w:rsid w:val="003B5A7B"/>
    <w:rsid w:val="003B5BB3"/>
    <w:rsid w:val="003B5CFC"/>
    <w:rsid w:val="003B6062"/>
    <w:rsid w:val="003B69D3"/>
    <w:rsid w:val="003B6CFC"/>
    <w:rsid w:val="003B6F9A"/>
    <w:rsid w:val="003B734B"/>
    <w:rsid w:val="003B7560"/>
    <w:rsid w:val="003B75DA"/>
    <w:rsid w:val="003B7B85"/>
    <w:rsid w:val="003B7D08"/>
    <w:rsid w:val="003C0CAF"/>
    <w:rsid w:val="003C12C5"/>
    <w:rsid w:val="003C22D1"/>
    <w:rsid w:val="003C26C9"/>
    <w:rsid w:val="003C2F55"/>
    <w:rsid w:val="003C3157"/>
    <w:rsid w:val="003C34FD"/>
    <w:rsid w:val="003C35B3"/>
    <w:rsid w:val="003C3E5E"/>
    <w:rsid w:val="003C46FD"/>
    <w:rsid w:val="003C48DB"/>
    <w:rsid w:val="003C49F1"/>
    <w:rsid w:val="003C4C01"/>
    <w:rsid w:val="003C4F89"/>
    <w:rsid w:val="003C4FEB"/>
    <w:rsid w:val="003C5140"/>
    <w:rsid w:val="003C54F4"/>
    <w:rsid w:val="003C556D"/>
    <w:rsid w:val="003C55F8"/>
    <w:rsid w:val="003C5D4E"/>
    <w:rsid w:val="003C6268"/>
    <w:rsid w:val="003C68F5"/>
    <w:rsid w:val="003C69EB"/>
    <w:rsid w:val="003C73EE"/>
    <w:rsid w:val="003C7AA5"/>
    <w:rsid w:val="003D05D2"/>
    <w:rsid w:val="003D0E4E"/>
    <w:rsid w:val="003D1038"/>
    <w:rsid w:val="003D1152"/>
    <w:rsid w:val="003D1D0C"/>
    <w:rsid w:val="003D1F5D"/>
    <w:rsid w:val="003D2465"/>
    <w:rsid w:val="003D2485"/>
    <w:rsid w:val="003D2907"/>
    <w:rsid w:val="003D3521"/>
    <w:rsid w:val="003D3817"/>
    <w:rsid w:val="003D4086"/>
    <w:rsid w:val="003D4769"/>
    <w:rsid w:val="003D47E8"/>
    <w:rsid w:val="003D4AE5"/>
    <w:rsid w:val="003D4CF7"/>
    <w:rsid w:val="003D4E39"/>
    <w:rsid w:val="003D4F39"/>
    <w:rsid w:val="003D558F"/>
    <w:rsid w:val="003D566C"/>
    <w:rsid w:val="003D5FD4"/>
    <w:rsid w:val="003D6133"/>
    <w:rsid w:val="003D6175"/>
    <w:rsid w:val="003D617D"/>
    <w:rsid w:val="003D663B"/>
    <w:rsid w:val="003D6ABC"/>
    <w:rsid w:val="003D712B"/>
    <w:rsid w:val="003D728A"/>
    <w:rsid w:val="003D7387"/>
    <w:rsid w:val="003E00BB"/>
    <w:rsid w:val="003E02EA"/>
    <w:rsid w:val="003E1493"/>
    <w:rsid w:val="003E298D"/>
    <w:rsid w:val="003E2D05"/>
    <w:rsid w:val="003E2F03"/>
    <w:rsid w:val="003E3057"/>
    <w:rsid w:val="003E32BF"/>
    <w:rsid w:val="003E344A"/>
    <w:rsid w:val="003E37C9"/>
    <w:rsid w:val="003E3826"/>
    <w:rsid w:val="003E3A68"/>
    <w:rsid w:val="003E4657"/>
    <w:rsid w:val="003E46D8"/>
    <w:rsid w:val="003E481A"/>
    <w:rsid w:val="003E4BCB"/>
    <w:rsid w:val="003E4BF4"/>
    <w:rsid w:val="003E51C1"/>
    <w:rsid w:val="003E52A3"/>
    <w:rsid w:val="003E5581"/>
    <w:rsid w:val="003E55F8"/>
    <w:rsid w:val="003E5629"/>
    <w:rsid w:val="003E5EB1"/>
    <w:rsid w:val="003E614E"/>
    <w:rsid w:val="003E6A41"/>
    <w:rsid w:val="003E6CC8"/>
    <w:rsid w:val="003E6FD3"/>
    <w:rsid w:val="003E72EE"/>
    <w:rsid w:val="003E7659"/>
    <w:rsid w:val="003E76EE"/>
    <w:rsid w:val="003E7A87"/>
    <w:rsid w:val="003E7E6A"/>
    <w:rsid w:val="003F08F8"/>
    <w:rsid w:val="003F0982"/>
    <w:rsid w:val="003F1130"/>
    <w:rsid w:val="003F1BB3"/>
    <w:rsid w:val="003F2140"/>
    <w:rsid w:val="003F2199"/>
    <w:rsid w:val="003F247F"/>
    <w:rsid w:val="003F285A"/>
    <w:rsid w:val="003F2A74"/>
    <w:rsid w:val="003F2AB9"/>
    <w:rsid w:val="003F2B04"/>
    <w:rsid w:val="003F30C6"/>
    <w:rsid w:val="003F398D"/>
    <w:rsid w:val="003F3A36"/>
    <w:rsid w:val="003F3B32"/>
    <w:rsid w:val="003F3C3E"/>
    <w:rsid w:val="003F4643"/>
    <w:rsid w:val="003F5B00"/>
    <w:rsid w:val="003F693C"/>
    <w:rsid w:val="003F6AB3"/>
    <w:rsid w:val="003F7287"/>
    <w:rsid w:val="003F7856"/>
    <w:rsid w:val="003F7BE6"/>
    <w:rsid w:val="00400FC6"/>
    <w:rsid w:val="00400FFC"/>
    <w:rsid w:val="0040159E"/>
    <w:rsid w:val="00401687"/>
    <w:rsid w:val="004017BE"/>
    <w:rsid w:val="00401BB8"/>
    <w:rsid w:val="00401EF0"/>
    <w:rsid w:val="00402112"/>
    <w:rsid w:val="00402E43"/>
    <w:rsid w:val="0040310A"/>
    <w:rsid w:val="0040324D"/>
    <w:rsid w:val="004035D1"/>
    <w:rsid w:val="0040465B"/>
    <w:rsid w:val="00404804"/>
    <w:rsid w:val="00405133"/>
    <w:rsid w:val="0040518D"/>
    <w:rsid w:val="00405620"/>
    <w:rsid w:val="00405859"/>
    <w:rsid w:val="00405871"/>
    <w:rsid w:val="004059A1"/>
    <w:rsid w:val="00405C95"/>
    <w:rsid w:val="00405CCD"/>
    <w:rsid w:val="00405CFE"/>
    <w:rsid w:val="00405DF0"/>
    <w:rsid w:val="00405E9C"/>
    <w:rsid w:val="00405F87"/>
    <w:rsid w:val="00406352"/>
    <w:rsid w:val="00406B83"/>
    <w:rsid w:val="00406C57"/>
    <w:rsid w:val="00406F6D"/>
    <w:rsid w:val="00406FC6"/>
    <w:rsid w:val="0040741B"/>
    <w:rsid w:val="00407553"/>
    <w:rsid w:val="0040758E"/>
    <w:rsid w:val="004078D1"/>
    <w:rsid w:val="004102D1"/>
    <w:rsid w:val="0041072E"/>
    <w:rsid w:val="00410C98"/>
    <w:rsid w:val="00411545"/>
    <w:rsid w:val="004117E2"/>
    <w:rsid w:val="0041186F"/>
    <w:rsid w:val="00411934"/>
    <w:rsid w:val="00411A43"/>
    <w:rsid w:val="00411F57"/>
    <w:rsid w:val="004124FF"/>
    <w:rsid w:val="00412906"/>
    <w:rsid w:val="00412E66"/>
    <w:rsid w:val="00412FDB"/>
    <w:rsid w:val="0041364A"/>
    <w:rsid w:val="00413812"/>
    <w:rsid w:val="004138D3"/>
    <w:rsid w:val="00413C6B"/>
    <w:rsid w:val="0041403C"/>
    <w:rsid w:val="00414230"/>
    <w:rsid w:val="004144F2"/>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EFF"/>
    <w:rsid w:val="00420B0A"/>
    <w:rsid w:val="00420F3A"/>
    <w:rsid w:val="004213EF"/>
    <w:rsid w:val="00421AC5"/>
    <w:rsid w:val="00421F49"/>
    <w:rsid w:val="00422005"/>
    <w:rsid w:val="00422077"/>
    <w:rsid w:val="0042232D"/>
    <w:rsid w:val="00422399"/>
    <w:rsid w:val="004224E0"/>
    <w:rsid w:val="00422981"/>
    <w:rsid w:val="00422994"/>
    <w:rsid w:val="00422DDB"/>
    <w:rsid w:val="00423204"/>
    <w:rsid w:val="0042387C"/>
    <w:rsid w:val="00423FC7"/>
    <w:rsid w:val="00423FE2"/>
    <w:rsid w:val="00424070"/>
    <w:rsid w:val="0042408C"/>
    <w:rsid w:val="004253A0"/>
    <w:rsid w:val="00425AB0"/>
    <w:rsid w:val="00425B8F"/>
    <w:rsid w:val="00426093"/>
    <w:rsid w:val="00426109"/>
    <w:rsid w:val="00426531"/>
    <w:rsid w:val="00426E5F"/>
    <w:rsid w:val="00426FCF"/>
    <w:rsid w:val="0042719A"/>
    <w:rsid w:val="004273EB"/>
    <w:rsid w:val="0042777D"/>
    <w:rsid w:val="004278E9"/>
    <w:rsid w:val="004279C0"/>
    <w:rsid w:val="00427AB6"/>
    <w:rsid w:val="00427BD9"/>
    <w:rsid w:val="004300ED"/>
    <w:rsid w:val="004305D9"/>
    <w:rsid w:val="00431426"/>
    <w:rsid w:val="00431562"/>
    <w:rsid w:val="00431B0C"/>
    <w:rsid w:val="00431C3A"/>
    <w:rsid w:val="00431F2D"/>
    <w:rsid w:val="004324EB"/>
    <w:rsid w:val="004326D9"/>
    <w:rsid w:val="0043339D"/>
    <w:rsid w:val="0043356A"/>
    <w:rsid w:val="00433B53"/>
    <w:rsid w:val="00433F90"/>
    <w:rsid w:val="0043506F"/>
    <w:rsid w:val="0043517A"/>
    <w:rsid w:val="00435207"/>
    <w:rsid w:val="00435F83"/>
    <w:rsid w:val="00435FE0"/>
    <w:rsid w:val="0043601B"/>
    <w:rsid w:val="00436117"/>
    <w:rsid w:val="0043624E"/>
    <w:rsid w:val="004365C7"/>
    <w:rsid w:val="00436630"/>
    <w:rsid w:val="004368EA"/>
    <w:rsid w:val="00436CB0"/>
    <w:rsid w:val="00436F1A"/>
    <w:rsid w:val="00437159"/>
    <w:rsid w:val="00437361"/>
    <w:rsid w:val="00437433"/>
    <w:rsid w:val="0043743A"/>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3F0"/>
    <w:rsid w:val="00443852"/>
    <w:rsid w:val="00443B24"/>
    <w:rsid w:val="00443BB1"/>
    <w:rsid w:val="00444168"/>
    <w:rsid w:val="00444409"/>
    <w:rsid w:val="0044494F"/>
    <w:rsid w:val="00445015"/>
    <w:rsid w:val="004452DC"/>
    <w:rsid w:val="004452F6"/>
    <w:rsid w:val="00445537"/>
    <w:rsid w:val="004468A4"/>
    <w:rsid w:val="00446EBE"/>
    <w:rsid w:val="00446F3F"/>
    <w:rsid w:val="00447218"/>
    <w:rsid w:val="004475E3"/>
    <w:rsid w:val="004477CD"/>
    <w:rsid w:val="004501F6"/>
    <w:rsid w:val="004502D7"/>
    <w:rsid w:val="00450495"/>
    <w:rsid w:val="00450D86"/>
    <w:rsid w:val="00450F04"/>
    <w:rsid w:val="00451357"/>
    <w:rsid w:val="004518E2"/>
    <w:rsid w:val="00451968"/>
    <w:rsid w:val="004528B1"/>
    <w:rsid w:val="004528C7"/>
    <w:rsid w:val="00452A98"/>
    <w:rsid w:val="00452BDA"/>
    <w:rsid w:val="00453174"/>
    <w:rsid w:val="00453750"/>
    <w:rsid w:val="004537CF"/>
    <w:rsid w:val="004538B2"/>
    <w:rsid w:val="00453932"/>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F48"/>
    <w:rsid w:val="004575AB"/>
    <w:rsid w:val="004575FB"/>
    <w:rsid w:val="0045762E"/>
    <w:rsid w:val="00457864"/>
    <w:rsid w:val="00457CED"/>
    <w:rsid w:val="004600F8"/>
    <w:rsid w:val="00460B1A"/>
    <w:rsid w:val="00460B5A"/>
    <w:rsid w:val="00460C28"/>
    <w:rsid w:val="00460FF8"/>
    <w:rsid w:val="004610F2"/>
    <w:rsid w:val="004616E2"/>
    <w:rsid w:val="00461831"/>
    <w:rsid w:val="00461BC2"/>
    <w:rsid w:val="0046234D"/>
    <w:rsid w:val="004627EB"/>
    <w:rsid w:val="00462A88"/>
    <w:rsid w:val="00462AF2"/>
    <w:rsid w:val="00462C24"/>
    <w:rsid w:val="00463827"/>
    <w:rsid w:val="004638DA"/>
    <w:rsid w:val="00463963"/>
    <w:rsid w:val="00463BE3"/>
    <w:rsid w:val="00464012"/>
    <w:rsid w:val="00464136"/>
    <w:rsid w:val="00464530"/>
    <w:rsid w:val="00464CC8"/>
    <w:rsid w:val="00464FA2"/>
    <w:rsid w:val="004651AF"/>
    <w:rsid w:val="0046532C"/>
    <w:rsid w:val="00465447"/>
    <w:rsid w:val="00465C06"/>
    <w:rsid w:val="00465E29"/>
    <w:rsid w:val="0046633C"/>
    <w:rsid w:val="00466637"/>
    <w:rsid w:val="00466A67"/>
    <w:rsid w:val="0046700B"/>
    <w:rsid w:val="00467703"/>
    <w:rsid w:val="004677D7"/>
    <w:rsid w:val="0047048A"/>
    <w:rsid w:val="00470C96"/>
    <w:rsid w:val="00470D03"/>
    <w:rsid w:val="00471A0B"/>
    <w:rsid w:val="00471DC7"/>
    <w:rsid w:val="00471F7A"/>
    <w:rsid w:val="00471FD5"/>
    <w:rsid w:val="004720F7"/>
    <w:rsid w:val="00472E37"/>
    <w:rsid w:val="00473053"/>
    <w:rsid w:val="0047370B"/>
    <w:rsid w:val="00473730"/>
    <w:rsid w:val="00473A01"/>
    <w:rsid w:val="00473C2E"/>
    <w:rsid w:val="00474EE8"/>
    <w:rsid w:val="00474EF4"/>
    <w:rsid w:val="004753E7"/>
    <w:rsid w:val="0047560F"/>
    <w:rsid w:val="004762AB"/>
    <w:rsid w:val="00476842"/>
    <w:rsid w:val="00476B38"/>
    <w:rsid w:val="00476F46"/>
    <w:rsid w:val="00476FF6"/>
    <w:rsid w:val="00477118"/>
    <w:rsid w:val="004772F0"/>
    <w:rsid w:val="00477E83"/>
    <w:rsid w:val="00477FE3"/>
    <w:rsid w:val="004800BF"/>
    <w:rsid w:val="00480584"/>
    <w:rsid w:val="00481578"/>
    <w:rsid w:val="004819F0"/>
    <w:rsid w:val="004824AB"/>
    <w:rsid w:val="004825B2"/>
    <w:rsid w:val="00482B81"/>
    <w:rsid w:val="00482F1E"/>
    <w:rsid w:val="004831B5"/>
    <w:rsid w:val="00483577"/>
    <w:rsid w:val="004835E4"/>
    <w:rsid w:val="00483601"/>
    <w:rsid w:val="004845EC"/>
    <w:rsid w:val="004849F6"/>
    <w:rsid w:val="00484A89"/>
    <w:rsid w:val="00484FD7"/>
    <w:rsid w:val="004853E5"/>
    <w:rsid w:val="00485F76"/>
    <w:rsid w:val="00486046"/>
    <w:rsid w:val="0048628D"/>
    <w:rsid w:val="00487386"/>
    <w:rsid w:val="0048748C"/>
    <w:rsid w:val="004875C4"/>
    <w:rsid w:val="00487BA4"/>
    <w:rsid w:val="00490111"/>
    <w:rsid w:val="0049099D"/>
    <w:rsid w:val="004913A8"/>
    <w:rsid w:val="00491985"/>
    <w:rsid w:val="00491DB8"/>
    <w:rsid w:val="004921C7"/>
    <w:rsid w:val="00492C71"/>
    <w:rsid w:val="004932C7"/>
    <w:rsid w:val="004933D5"/>
    <w:rsid w:val="0049344A"/>
    <w:rsid w:val="004935A9"/>
    <w:rsid w:val="00493B57"/>
    <w:rsid w:val="00493EB7"/>
    <w:rsid w:val="0049405E"/>
    <w:rsid w:val="00494655"/>
    <w:rsid w:val="00494AC5"/>
    <w:rsid w:val="00494FD7"/>
    <w:rsid w:val="00495118"/>
    <w:rsid w:val="004953FE"/>
    <w:rsid w:val="00495917"/>
    <w:rsid w:val="00496455"/>
    <w:rsid w:val="004965DB"/>
    <w:rsid w:val="00497076"/>
    <w:rsid w:val="00497481"/>
    <w:rsid w:val="0049780D"/>
    <w:rsid w:val="00497D63"/>
    <w:rsid w:val="004A00BC"/>
    <w:rsid w:val="004A0197"/>
    <w:rsid w:val="004A03D9"/>
    <w:rsid w:val="004A03FA"/>
    <w:rsid w:val="004A053D"/>
    <w:rsid w:val="004A0D7F"/>
    <w:rsid w:val="004A0DF4"/>
    <w:rsid w:val="004A0EF9"/>
    <w:rsid w:val="004A1133"/>
    <w:rsid w:val="004A13DE"/>
    <w:rsid w:val="004A17BC"/>
    <w:rsid w:val="004A1DE1"/>
    <w:rsid w:val="004A22CC"/>
    <w:rsid w:val="004A2334"/>
    <w:rsid w:val="004A2354"/>
    <w:rsid w:val="004A24A1"/>
    <w:rsid w:val="004A2CBF"/>
    <w:rsid w:val="004A2DAA"/>
    <w:rsid w:val="004A2F6B"/>
    <w:rsid w:val="004A3117"/>
    <w:rsid w:val="004A3199"/>
    <w:rsid w:val="004A4187"/>
    <w:rsid w:val="004A4313"/>
    <w:rsid w:val="004A4813"/>
    <w:rsid w:val="004A48B2"/>
    <w:rsid w:val="004A4DA8"/>
    <w:rsid w:val="004A5377"/>
    <w:rsid w:val="004A5B55"/>
    <w:rsid w:val="004A62A0"/>
    <w:rsid w:val="004A68EB"/>
    <w:rsid w:val="004A6F98"/>
    <w:rsid w:val="004A7577"/>
    <w:rsid w:val="004A7749"/>
    <w:rsid w:val="004B030C"/>
    <w:rsid w:val="004B03E6"/>
    <w:rsid w:val="004B04F4"/>
    <w:rsid w:val="004B0E52"/>
    <w:rsid w:val="004B107F"/>
    <w:rsid w:val="004B1273"/>
    <w:rsid w:val="004B150C"/>
    <w:rsid w:val="004B1C19"/>
    <w:rsid w:val="004B1F2B"/>
    <w:rsid w:val="004B2A85"/>
    <w:rsid w:val="004B2AD8"/>
    <w:rsid w:val="004B2B0F"/>
    <w:rsid w:val="004B3166"/>
    <w:rsid w:val="004B33AB"/>
    <w:rsid w:val="004B356F"/>
    <w:rsid w:val="004B3644"/>
    <w:rsid w:val="004B378F"/>
    <w:rsid w:val="004B3D05"/>
    <w:rsid w:val="004B3D84"/>
    <w:rsid w:val="004B4243"/>
    <w:rsid w:val="004B469B"/>
    <w:rsid w:val="004B47C5"/>
    <w:rsid w:val="004B4B38"/>
    <w:rsid w:val="004B4E44"/>
    <w:rsid w:val="004B4F68"/>
    <w:rsid w:val="004B506E"/>
    <w:rsid w:val="004B51ED"/>
    <w:rsid w:val="004B5447"/>
    <w:rsid w:val="004B5499"/>
    <w:rsid w:val="004B5611"/>
    <w:rsid w:val="004B5A5C"/>
    <w:rsid w:val="004B5C16"/>
    <w:rsid w:val="004B60C7"/>
    <w:rsid w:val="004B6281"/>
    <w:rsid w:val="004B65F8"/>
    <w:rsid w:val="004B727D"/>
    <w:rsid w:val="004B75DA"/>
    <w:rsid w:val="004B767A"/>
    <w:rsid w:val="004B7B0D"/>
    <w:rsid w:val="004B7D5C"/>
    <w:rsid w:val="004B7D6F"/>
    <w:rsid w:val="004B7DC0"/>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EF2"/>
    <w:rsid w:val="004C2FEF"/>
    <w:rsid w:val="004C33B3"/>
    <w:rsid w:val="004C3873"/>
    <w:rsid w:val="004C3C67"/>
    <w:rsid w:val="004C3E32"/>
    <w:rsid w:val="004C4172"/>
    <w:rsid w:val="004C42BB"/>
    <w:rsid w:val="004C445E"/>
    <w:rsid w:val="004C4563"/>
    <w:rsid w:val="004C472C"/>
    <w:rsid w:val="004C472F"/>
    <w:rsid w:val="004C48D1"/>
    <w:rsid w:val="004C4B5E"/>
    <w:rsid w:val="004C50A6"/>
    <w:rsid w:val="004C552B"/>
    <w:rsid w:val="004C56F7"/>
    <w:rsid w:val="004C5C5B"/>
    <w:rsid w:val="004C6021"/>
    <w:rsid w:val="004C6C26"/>
    <w:rsid w:val="004C6EC2"/>
    <w:rsid w:val="004C71AC"/>
    <w:rsid w:val="004C7523"/>
    <w:rsid w:val="004C76EA"/>
    <w:rsid w:val="004D037B"/>
    <w:rsid w:val="004D0825"/>
    <w:rsid w:val="004D0F41"/>
    <w:rsid w:val="004D11F7"/>
    <w:rsid w:val="004D1586"/>
    <w:rsid w:val="004D16C0"/>
    <w:rsid w:val="004D19BA"/>
    <w:rsid w:val="004D1A4E"/>
    <w:rsid w:val="004D1AED"/>
    <w:rsid w:val="004D1E5A"/>
    <w:rsid w:val="004D215F"/>
    <w:rsid w:val="004D22C9"/>
    <w:rsid w:val="004D27A6"/>
    <w:rsid w:val="004D27E2"/>
    <w:rsid w:val="004D29FA"/>
    <w:rsid w:val="004D2CD8"/>
    <w:rsid w:val="004D3B51"/>
    <w:rsid w:val="004D3E20"/>
    <w:rsid w:val="004D437D"/>
    <w:rsid w:val="004D4A0B"/>
    <w:rsid w:val="004D4AD6"/>
    <w:rsid w:val="004D4FD5"/>
    <w:rsid w:val="004D504E"/>
    <w:rsid w:val="004D53F2"/>
    <w:rsid w:val="004D5415"/>
    <w:rsid w:val="004D54A5"/>
    <w:rsid w:val="004D57BF"/>
    <w:rsid w:val="004D5C17"/>
    <w:rsid w:val="004D6538"/>
    <w:rsid w:val="004D65D1"/>
    <w:rsid w:val="004D7195"/>
    <w:rsid w:val="004D71F6"/>
    <w:rsid w:val="004D73F9"/>
    <w:rsid w:val="004D74C1"/>
    <w:rsid w:val="004D7B14"/>
    <w:rsid w:val="004D7B25"/>
    <w:rsid w:val="004D7DC7"/>
    <w:rsid w:val="004E00FD"/>
    <w:rsid w:val="004E01AE"/>
    <w:rsid w:val="004E05A5"/>
    <w:rsid w:val="004E065F"/>
    <w:rsid w:val="004E0AA9"/>
    <w:rsid w:val="004E0C62"/>
    <w:rsid w:val="004E0D92"/>
    <w:rsid w:val="004E1026"/>
    <w:rsid w:val="004E13D9"/>
    <w:rsid w:val="004E1855"/>
    <w:rsid w:val="004E18AF"/>
    <w:rsid w:val="004E1CC5"/>
    <w:rsid w:val="004E22D5"/>
    <w:rsid w:val="004E3C56"/>
    <w:rsid w:val="004E3D08"/>
    <w:rsid w:val="004E3FF2"/>
    <w:rsid w:val="004E4316"/>
    <w:rsid w:val="004E5242"/>
    <w:rsid w:val="004E5433"/>
    <w:rsid w:val="004E546A"/>
    <w:rsid w:val="004E5811"/>
    <w:rsid w:val="004E6043"/>
    <w:rsid w:val="004E6372"/>
    <w:rsid w:val="004E6421"/>
    <w:rsid w:val="004E681F"/>
    <w:rsid w:val="004E6824"/>
    <w:rsid w:val="004E6DE1"/>
    <w:rsid w:val="004E7242"/>
    <w:rsid w:val="004E758D"/>
    <w:rsid w:val="004E76D6"/>
    <w:rsid w:val="004E77DD"/>
    <w:rsid w:val="004E7886"/>
    <w:rsid w:val="004E7B1D"/>
    <w:rsid w:val="004E7C73"/>
    <w:rsid w:val="004F077B"/>
    <w:rsid w:val="004F0B77"/>
    <w:rsid w:val="004F0CC8"/>
    <w:rsid w:val="004F130D"/>
    <w:rsid w:val="004F13E0"/>
    <w:rsid w:val="004F1717"/>
    <w:rsid w:val="004F1E2D"/>
    <w:rsid w:val="004F2123"/>
    <w:rsid w:val="004F2273"/>
    <w:rsid w:val="004F25DB"/>
    <w:rsid w:val="004F29EA"/>
    <w:rsid w:val="004F2E2D"/>
    <w:rsid w:val="004F326C"/>
    <w:rsid w:val="004F3359"/>
    <w:rsid w:val="004F3584"/>
    <w:rsid w:val="004F3742"/>
    <w:rsid w:val="004F3C10"/>
    <w:rsid w:val="004F3FC8"/>
    <w:rsid w:val="004F4226"/>
    <w:rsid w:val="004F4ACB"/>
    <w:rsid w:val="004F4D2A"/>
    <w:rsid w:val="004F4F85"/>
    <w:rsid w:val="004F573C"/>
    <w:rsid w:val="004F5779"/>
    <w:rsid w:val="004F594E"/>
    <w:rsid w:val="004F5B03"/>
    <w:rsid w:val="004F60CE"/>
    <w:rsid w:val="004F611D"/>
    <w:rsid w:val="004F656F"/>
    <w:rsid w:val="004F677C"/>
    <w:rsid w:val="004F6FC4"/>
    <w:rsid w:val="004F6FF9"/>
    <w:rsid w:val="004F77AF"/>
    <w:rsid w:val="004F7D4D"/>
    <w:rsid w:val="004F7F2F"/>
    <w:rsid w:val="00500252"/>
    <w:rsid w:val="00500A30"/>
    <w:rsid w:val="00500A8B"/>
    <w:rsid w:val="00500B57"/>
    <w:rsid w:val="00500F7A"/>
    <w:rsid w:val="00500FEB"/>
    <w:rsid w:val="005012D9"/>
    <w:rsid w:val="00501406"/>
    <w:rsid w:val="005015D7"/>
    <w:rsid w:val="0050178F"/>
    <w:rsid w:val="00501B55"/>
    <w:rsid w:val="00501CB0"/>
    <w:rsid w:val="00501FDB"/>
    <w:rsid w:val="0050208A"/>
    <w:rsid w:val="00502193"/>
    <w:rsid w:val="005024EA"/>
    <w:rsid w:val="005026E9"/>
    <w:rsid w:val="00502C62"/>
    <w:rsid w:val="00503063"/>
    <w:rsid w:val="0050319A"/>
    <w:rsid w:val="0050319C"/>
    <w:rsid w:val="0050321E"/>
    <w:rsid w:val="00503362"/>
    <w:rsid w:val="00504060"/>
    <w:rsid w:val="00504360"/>
    <w:rsid w:val="005045A1"/>
    <w:rsid w:val="005053F1"/>
    <w:rsid w:val="00505CCD"/>
    <w:rsid w:val="00505DA9"/>
    <w:rsid w:val="00505E6E"/>
    <w:rsid w:val="005060E7"/>
    <w:rsid w:val="005061F3"/>
    <w:rsid w:val="00506882"/>
    <w:rsid w:val="00506A78"/>
    <w:rsid w:val="00506C7D"/>
    <w:rsid w:val="0050702A"/>
    <w:rsid w:val="005074F1"/>
    <w:rsid w:val="005075BA"/>
    <w:rsid w:val="00507867"/>
    <w:rsid w:val="00507C88"/>
    <w:rsid w:val="00510075"/>
    <w:rsid w:val="005101DB"/>
    <w:rsid w:val="00510575"/>
    <w:rsid w:val="00510A35"/>
    <w:rsid w:val="005113D4"/>
    <w:rsid w:val="0051147C"/>
    <w:rsid w:val="0051153C"/>
    <w:rsid w:val="00511C47"/>
    <w:rsid w:val="00511FFE"/>
    <w:rsid w:val="00512D11"/>
    <w:rsid w:val="00512F1D"/>
    <w:rsid w:val="0051320A"/>
    <w:rsid w:val="005132AA"/>
    <w:rsid w:val="0051363A"/>
    <w:rsid w:val="00513D37"/>
    <w:rsid w:val="00513DBC"/>
    <w:rsid w:val="00513F90"/>
    <w:rsid w:val="00514664"/>
    <w:rsid w:val="0051544B"/>
    <w:rsid w:val="00515519"/>
    <w:rsid w:val="00515646"/>
    <w:rsid w:val="00515AA5"/>
    <w:rsid w:val="0051605E"/>
    <w:rsid w:val="0051668F"/>
    <w:rsid w:val="005166EE"/>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0C"/>
    <w:rsid w:val="005239A5"/>
    <w:rsid w:val="00523ECD"/>
    <w:rsid w:val="00524397"/>
    <w:rsid w:val="005244CC"/>
    <w:rsid w:val="00524852"/>
    <w:rsid w:val="00524B6F"/>
    <w:rsid w:val="005254B5"/>
    <w:rsid w:val="00525656"/>
    <w:rsid w:val="00525765"/>
    <w:rsid w:val="00525945"/>
    <w:rsid w:val="00525C10"/>
    <w:rsid w:val="00525D3D"/>
    <w:rsid w:val="00525D65"/>
    <w:rsid w:val="005267EA"/>
    <w:rsid w:val="00526B3A"/>
    <w:rsid w:val="00526FFE"/>
    <w:rsid w:val="0052708F"/>
    <w:rsid w:val="005270BF"/>
    <w:rsid w:val="00527F8F"/>
    <w:rsid w:val="00530474"/>
    <w:rsid w:val="005304CB"/>
    <w:rsid w:val="00531508"/>
    <w:rsid w:val="0053197B"/>
    <w:rsid w:val="00531A84"/>
    <w:rsid w:val="00531C94"/>
    <w:rsid w:val="00531F23"/>
    <w:rsid w:val="00532818"/>
    <w:rsid w:val="005337DC"/>
    <w:rsid w:val="00534239"/>
    <w:rsid w:val="005345A4"/>
    <w:rsid w:val="005345D8"/>
    <w:rsid w:val="005349D6"/>
    <w:rsid w:val="005349F6"/>
    <w:rsid w:val="00534A63"/>
    <w:rsid w:val="00535437"/>
    <w:rsid w:val="005354B8"/>
    <w:rsid w:val="005357C7"/>
    <w:rsid w:val="005359D7"/>
    <w:rsid w:val="00535AA5"/>
    <w:rsid w:val="00536914"/>
    <w:rsid w:val="0053727B"/>
    <w:rsid w:val="005377E0"/>
    <w:rsid w:val="0053795B"/>
    <w:rsid w:val="00537CF2"/>
    <w:rsid w:val="00537E38"/>
    <w:rsid w:val="00537E7A"/>
    <w:rsid w:val="00537F3D"/>
    <w:rsid w:val="00537F5F"/>
    <w:rsid w:val="005402E6"/>
    <w:rsid w:val="005402F0"/>
    <w:rsid w:val="00540428"/>
    <w:rsid w:val="0054048B"/>
    <w:rsid w:val="00540AAE"/>
    <w:rsid w:val="00540AE8"/>
    <w:rsid w:val="00540B00"/>
    <w:rsid w:val="00540BD7"/>
    <w:rsid w:val="00540C10"/>
    <w:rsid w:val="00540E62"/>
    <w:rsid w:val="00540E6F"/>
    <w:rsid w:val="00540F84"/>
    <w:rsid w:val="00541844"/>
    <w:rsid w:val="00541851"/>
    <w:rsid w:val="00541A81"/>
    <w:rsid w:val="00541CE6"/>
    <w:rsid w:val="00541D2B"/>
    <w:rsid w:val="00541DE4"/>
    <w:rsid w:val="005425F9"/>
    <w:rsid w:val="00542C98"/>
    <w:rsid w:val="00542E96"/>
    <w:rsid w:val="005430F9"/>
    <w:rsid w:val="00543741"/>
    <w:rsid w:val="00543785"/>
    <w:rsid w:val="00543CCC"/>
    <w:rsid w:val="00543D62"/>
    <w:rsid w:val="0054409E"/>
    <w:rsid w:val="00544584"/>
    <w:rsid w:val="0054482D"/>
    <w:rsid w:val="00544AE8"/>
    <w:rsid w:val="00544EBA"/>
    <w:rsid w:val="00545020"/>
    <w:rsid w:val="005450D1"/>
    <w:rsid w:val="00545175"/>
    <w:rsid w:val="00545237"/>
    <w:rsid w:val="00545614"/>
    <w:rsid w:val="00546459"/>
    <w:rsid w:val="00546699"/>
    <w:rsid w:val="00546E18"/>
    <w:rsid w:val="00547060"/>
    <w:rsid w:val="0054709F"/>
    <w:rsid w:val="00547874"/>
    <w:rsid w:val="0054792F"/>
    <w:rsid w:val="00547BAA"/>
    <w:rsid w:val="005502DC"/>
    <w:rsid w:val="0055049C"/>
    <w:rsid w:val="00550B17"/>
    <w:rsid w:val="005511AC"/>
    <w:rsid w:val="00551928"/>
    <w:rsid w:val="00551B78"/>
    <w:rsid w:val="00551DBC"/>
    <w:rsid w:val="005521AB"/>
    <w:rsid w:val="005522EE"/>
    <w:rsid w:val="0055281E"/>
    <w:rsid w:val="00552A2E"/>
    <w:rsid w:val="00552AD3"/>
    <w:rsid w:val="00552CA5"/>
    <w:rsid w:val="00552D49"/>
    <w:rsid w:val="00552F3D"/>
    <w:rsid w:val="00553792"/>
    <w:rsid w:val="00553A1A"/>
    <w:rsid w:val="00553D3E"/>
    <w:rsid w:val="00553E64"/>
    <w:rsid w:val="005542C7"/>
    <w:rsid w:val="00554615"/>
    <w:rsid w:val="005550B3"/>
    <w:rsid w:val="0055516A"/>
    <w:rsid w:val="005554AD"/>
    <w:rsid w:val="00555831"/>
    <w:rsid w:val="005558F5"/>
    <w:rsid w:val="00555A5B"/>
    <w:rsid w:val="00556494"/>
    <w:rsid w:val="005568E0"/>
    <w:rsid w:val="00556C2E"/>
    <w:rsid w:val="00556D79"/>
    <w:rsid w:val="00556E5F"/>
    <w:rsid w:val="005574F0"/>
    <w:rsid w:val="005575CD"/>
    <w:rsid w:val="00557E7C"/>
    <w:rsid w:val="00557EC9"/>
    <w:rsid w:val="00560263"/>
    <w:rsid w:val="00560669"/>
    <w:rsid w:val="005606FD"/>
    <w:rsid w:val="00560946"/>
    <w:rsid w:val="00560C3D"/>
    <w:rsid w:val="00560E46"/>
    <w:rsid w:val="00561373"/>
    <w:rsid w:val="00561A59"/>
    <w:rsid w:val="00561C96"/>
    <w:rsid w:val="00561CDA"/>
    <w:rsid w:val="00561ED1"/>
    <w:rsid w:val="00562816"/>
    <w:rsid w:val="005628C8"/>
    <w:rsid w:val="00562EB9"/>
    <w:rsid w:val="00563D96"/>
    <w:rsid w:val="00563F1D"/>
    <w:rsid w:val="00565916"/>
    <w:rsid w:val="00565E62"/>
    <w:rsid w:val="00566092"/>
    <w:rsid w:val="005666C9"/>
    <w:rsid w:val="00566774"/>
    <w:rsid w:val="00566A29"/>
    <w:rsid w:val="00566AE3"/>
    <w:rsid w:val="00566DF3"/>
    <w:rsid w:val="0056753C"/>
    <w:rsid w:val="00567799"/>
    <w:rsid w:val="00567A81"/>
    <w:rsid w:val="005700CD"/>
    <w:rsid w:val="00570B24"/>
    <w:rsid w:val="00570E24"/>
    <w:rsid w:val="00570E47"/>
    <w:rsid w:val="00570F1C"/>
    <w:rsid w:val="0057140E"/>
    <w:rsid w:val="00571BC4"/>
    <w:rsid w:val="00571DBF"/>
    <w:rsid w:val="005721C6"/>
    <w:rsid w:val="00572BF5"/>
    <w:rsid w:val="005730FF"/>
    <w:rsid w:val="0057332C"/>
    <w:rsid w:val="00573F98"/>
    <w:rsid w:val="00574003"/>
    <w:rsid w:val="005742D6"/>
    <w:rsid w:val="0057445B"/>
    <w:rsid w:val="00574495"/>
    <w:rsid w:val="00574784"/>
    <w:rsid w:val="00574903"/>
    <w:rsid w:val="00574BB5"/>
    <w:rsid w:val="00574EFF"/>
    <w:rsid w:val="00574FB2"/>
    <w:rsid w:val="0057558D"/>
    <w:rsid w:val="00575591"/>
    <w:rsid w:val="005757AA"/>
    <w:rsid w:val="00575A52"/>
    <w:rsid w:val="00575CFD"/>
    <w:rsid w:val="00575D2D"/>
    <w:rsid w:val="00576DEA"/>
    <w:rsid w:val="00576F76"/>
    <w:rsid w:val="00577014"/>
    <w:rsid w:val="00577751"/>
    <w:rsid w:val="0057777C"/>
    <w:rsid w:val="005777D3"/>
    <w:rsid w:val="005777FC"/>
    <w:rsid w:val="00577B63"/>
    <w:rsid w:val="005800F2"/>
    <w:rsid w:val="005806F1"/>
    <w:rsid w:val="00580820"/>
    <w:rsid w:val="00580AFD"/>
    <w:rsid w:val="00580EFF"/>
    <w:rsid w:val="00581AF6"/>
    <w:rsid w:val="0058229E"/>
    <w:rsid w:val="005828EE"/>
    <w:rsid w:val="00582ADB"/>
    <w:rsid w:val="00582B72"/>
    <w:rsid w:val="005830F8"/>
    <w:rsid w:val="00583736"/>
    <w:rsid w:val="00583F80"/>
    <w:rsid w:val="00584313"/>
    <w:rsid w:val="00584A61"/>
    <w:rsid w:val="00584AE3"/>
    <w:rsid w:val="00585707"/>
    <w:rsid w:val="00585988"/>
    <w:rsid w:val="00586098"/>
    <w:rsid w:val="00586233"/>
    <w:rsid w:val="00586395"/>
    <w:rsid w:val="005864FA"/>
    <w:rsid w:val="0058687A"/>
    <w:rsid w:val="00586ED4"/>
    <w:rsid w:val="00587047"/>
    <w:rsid w:val="005870BE"/>
    <w:rsid w:val="005875E0"/>
    <w:rsid w:val="00587996"/>
    <w:rsid w:val="00587A57"/>
    <w:rsid w:val="005901B1"/>
    <w:rsid w:val="005903A0"/>
    <w:rsid w:val="00590461"/>
    <w:rsid w:val="0059090F"/>
    <w:rsid w:val="00590E7C"/>
    <w:rsid w:val="00591303"/>
    <w:rsid w:val="005913CC"/>
    <w:rsid w:val="00591C01"/>
    <w:rsid w:val="0059230A"/>
    <w:rsid w:val="0059250B"/>
    <w:rsid w:val="00592940"/>
    <w:rsid w:val="00592989"/>
    <w:rsid w:val="00592C26"/>
    <w:rsid w:val="00592CB1"/>
    <w:rsid w:val="00592D2B"/>
    <w:rsid w:val="00592E37"/>
    <w:rsid w:val="00593AF9"/>
    <w:rsid w:val="00594162"/>
    <w:rsid w:val="00594396"/>
    <w:rsid w:val="005943A2"/>
    <w:rsid w:val="0059463B"/>
    <w:rsid w:val="00594B07"/>
    <w:rsid w:val="00594C15"/>
    <w:rsid w:val="005953FC"/>
    <w:rsid w:val="00595F6D"/>
    <w:rsid w:val="005960C9"/>
    <w:rsid w:val="00596956"/>
    <w:rsid w:val="00596AB8"/>
    <w:rsid w:val="00596D40"/>
    <w:rsid w:val="005970DC"/>
    <w:rsid w:val="00597266"/>
    <w:rsid w:val="00597280"/>
    <w:rsid w:val="00597FBB"/>
    <w:rsid w:val="00597FE9"/>
    <w:rsid w:val="005A015F"/>
    <w:rsid w:val="005A024A"/>
    <w:rsid w:val="005A0271"/>
    <w:rsid w:val="005A0324"/>
    <w:rsid w:val="005A04BE"/>
    <w:rsid w:val="005A06B1"/>
    <w:rsid w:val="005A06EC"/>
    <w:rsid w:val="005A06F7"/>
    <w:rsid w:val="005A0735"/>
    <w:rsid w:val="005A098D"/>
    <w:rsid w:val="005A0D15"/>
    <w:rsid w:val="005A0EF1"/>
    <w:rsid w:val="005A0F7E"/>
    <w:rsid w:val="005A13E7"/>
    <w:rsid w:val="005A143C"/>
    <w:rsid w:val="005A18B4"/>
    <w:rsid w:val="005A1A56"/>
    <w:rsid w:val="005A1BEF"/>
    <w:rsid w:val="005A1C8E"/>
    <w:rsid w:val="005A1FAC"/>
    <w:rsid w:val="005A2097"/>
    <w:rsid w:val="005A23F7"/>
    <w:rsid w:val="005A2A95"/>
    <w:rsid w:val="005A2B02"/>
    <w:rsid w:val="005A2C06"/>
    <w:rsid w:val="005A3208"/>
    <w:rsid w:val="005A337F"/>
    <w:rsid w:val="005A3547"/>
    <w:rsid w:val="005A3718"/>
    <w:rsid w:val="005A3BD2"/>
    <w:rsid w:val="005A3E72"/>
    <w:rsid w:val="005A444D"/>
    <w:rsid w:val="005A4AAA"/>
    <w:rsid w:val="005A581E"/>
    <w:rsid w:val="005A5A7F"/>
    <w:rsid w:val="005A5AF0"/>
    <w:rsid w:val="005A5B91"/>
    <w:rsid w:val="005A5FE1"/>
    <w:rsid w:val="005A61B9"/>
    <w:rsid w:val="005A66F2"/>
    <w:rsid w:val="005A677E"/>
    <w:rsid w:val="005A6FA3"/>
    <w:rsid w:val="005A7091"/>
    <w:rsid w:val="005A70EE"/>
    <w:rsid w:val="005A7421"/>
    <w:rsid w:val="005A7C6E"/>
    <w:rsid w:val="005B083D"/>
    <w:rsid w:val="005B0C78"/>
    <w:rsid w:val="005B188C"/>
    <w:rsid w:val="005B198F"/>
    <w:rsid w:val="005B1EB0"/>
    <w:rsid w:val="005B235D"/>
    <w:rsid w:val="005B2466"/>
    <w:rsid w:val="005B2515"/>
    <w:rsid w:val="005B2A14"/>
    <w:rsid w:val="005B2D34"/>
    <w:rsid w:val="005B3146"/>
    <w:rsid w:val="005B31C4"/>
    <w:rsid w:val="005B325E"/>
    <w:rsid w:val="005B3370"/>
    <w:rsid w:val="005B39EF"/>
    <w:rsid w:val="005B3B82"/>
    <w:rsid w:val="005B3BE8"/>
    <w:rsid w:val="005B3C78"/>
    <w:rsid w:val="005B3E1E"/>
    <w:rsid w:val="005B406E"/>
    <w:rsid w:val="005B4649"/>
    <w:rsid w:val="005B46CB"/>
    <w:rsid w:val="005B49CC"/>
    <w:rsid w:val="005B4B7F"/>
    <w:rsid w:val="005B51B8"/>
    <w:rsid w:val="005B549A"/>
    <w:rsid w:val="005B60AA"/>
    <w:rsid w:val="005B694D"/>
    <w:rsid w:val="005B6DD2"/>
    <w:rsid w:val="005B776C"/>
    <w:rsid w:val="005B77A0"/>
    <w:rsid w:val="005B7BD7"/>
    <w:rsid w:val="005B7D2C"/>
    <w:rsid w:val="005B7EE3"/>
    <w:rsid w:val="005B7F18"/>
    <w:rsid w:val="005C0023"/>
    <w:rsid w:val="005C0449"/>
    <w:rsid w:val="005C0E08"/>
    <w:rsid w:val="005C0FBC"/>
    <w:rsid w:val="005C114D"/>
    <w:rsid w:val="005C1C73"/>
    <w:rsid w:val="005C2767"/>
    <w:rsid w:val="005C2DEC"/>
    <w:rsid w:val="005C343E"/>
    <w:rsid w:val="005C384E"/>
    <w:rsid w:val="005C3C17"/>
    <w:rsid w:val="005C3DFA"/>
    <w:rsid w:val="005C3ED6"/>
    <w:rsid w:val="005C4013"/>
    <w:rsid w:val="005C4540"/>
    <w:rsid w:val="005C4660"/>
    <w:rsid w:val="005C4C4E"/>
    <w:rsid w:val="005C53A5"/>
    <w:rsid w:val="005C560E"/>
    <w:rsid w:val="005C569F"/>
    <w:rsid w:val="005C582F"/>
    <w:rsid w:val="005C58BD"/>
    <w:rsid w:val="005C5AB3"/>
    <w:rsid w:val="005C5CB7"/>
    <w:rsid w:val="005C5FCD"/>
    <w:rsid w:val="005C6450"/>
    <w:rsid w:val="005C64D2"/>
    <w:rsid w:val="005C6679"/>
    <w:rsid w:val="005C6AB4"/>
    <w:rsid w:val="005C7563"/>
    <w:rsid w:val="005C7763"/>
    <w:rsid w:val="005C7A22"/>
    <w:rsid w:val="005C7BF3"/>
    <w:rsid w:val="005D0959"/>
    <w:rsid w:val="005D097C"/>
    <w:rsid w:val="005D0E33"/>
    <w:rsid w:val="005D14EA"/>
    <w:rsid w:val="005D1571"/>
    <w:rsid w:val="005D1D8E"/>
    <w:rsid w:val="005D1FF0"/>
    <w:rsid w:val="005D2381"/>
    <w:rsid w:val="005D2569"/>
    <w:rsid w:val="005D2811"/>
    <w:rsid w:val="005D2900"/>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3F"/>
    <w:rsid w:val="005D6492"/>
    <w:rsid w:val="005D66A4"/>
    <w:rsid w:val="005D6B25"/>
    <w:rsid w:val="005D6CFD"/>
    <w:rsid w:val="005D6E1B"/>
    <w:rsid w:val="005D77B0"/>
    <w:rsid w:val="005D782A"/>
    <w:rsid w:val="005E0755"/>
    <w:rsid w:val="005E0F43"/>
    <w:rsid w:val="005E0FD3"/>
    <w:rsid w:val="005E135B"/>
    <w:rsid w:val="005E1527"/>
    <w:rsid w:val="005E1BB1"/>
    <w:rsid w:val="005E1F24"/>
    <w:rsid w:val="005E1F5A"/>
    <w:rsid w:val="005E205B"/>
    <w:rsid w:val="005E293D"/>
    <w:rsid w:val="005E2E3C"/>
    <w:rsid w:val="005E3716"/>
    <w:rsid w:val="005E3FF5"/>
    <w:rsid w:val="005E4215"/>
    <w:rsid w:val="005E44FB"/>
    <w:rsid w:val="005E4625"/>
    <w:rsid w:val="005E4BD6"/>
    <w:rsid w:val="005E4FA2"/>
    <w:rsid w:val="005E5432"/>
    <w:rsid w:val="005E5576"/>
    <w:rsid w:val="005E58CC"/>
    <w:rsid w:val="005E59B7"/>
    <w:rsid w:val="005E5A8C"/>
    <w:rsid w:val="005E6242"/>
    <w:rsid w:val="005E677D"/>
    <w:rsid w:val="005E6E8C"/>
    <w:rsid w:val="005E7240"/>
    <w:rsid w:val="005E729F"/>
    <w:rsid w:val="005E72A2"/>
    <w:rsid w:val="005E736A"/>
    <w:rsid w:val="005E78A8"/>
    <w:rsid w:val="005E7BB1"/>
    <w:rsid w:val="005E7C1C"/>
    <w:rsid w:val="005F028F"/>
    <w:rsid w:val="005F0340"/>
    <w:rsid w:val="005F054A"/>
    <w:rsid w:val="005F0696"/>
    <w:rsid w:val="005F0CE3"/>
    <w:rsid w:val="005F11F2"/>
    <w:rsid w:val="005F1632"/>
    <w:rsid w:val="005F199C"/>
    <w:rsid w:val="005F2650"/>
    <w:rsid w:val="005F2709"/>
    <w:rsid w:val="005F270A"/>
    <w:rsid w:val="005F2AE2"/>
    <w:rsid w:val="005F2B52"/>
    <w:rsid w:val="005F2B72"/>
    <w:rsid w:val="005F3095"/>
    <w:rsid w:val="005F3AEE"/>
    <w:rsid w:val="005F4288"/>
    <w:rsid w:val="005F463B"/>
    <w:rsid w:val="005F4A08"/>
    <w:rsid w:val="005F4E34"/>
    <w:rsid w:val="005F524F"/>
    <w:rsid w:val="005F6029"/>
    <w:rsid w:val="005F60E7"/>
    <w:rsid w:val="005F6717"/>
    <w:rsid w:val="005F6A3B"/>
    <w:rsid w:val="005F73B1"/>
    <w:rsid w:val="005F7732"/>
    <w:rsid w:val="005F7852"/>
    <w:rsid w:val="0060018E"/>
    <w:rsid w:val="006007BB"/>
    <w:rsid w:val="00600903"/>
    <w:rsid w:val="00600AB7"/>
    <w:rsid w:val="00600C64"/>
    <w:rsid w:val="00600C74"/>
    <w:rsid w:val="00600F73"/>
    <w:rsid w:val="00600F81"/>
    <w:rsid w:val="0060131A"/>
    <w:rsid w:val="00601402"/>
    <w:rsid w:val="006016CA"/>
    <w:rsid w:val="00601E05"/>
    <w:rsid w:val="00601F82"/>
    <w:rsid w:val="00603CDE"/>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6E66"/>
    <w:rsid w:val="0060754E"/>
    <w:rsid w:val="00607836"/>
    <w:rsid w:val="00610278"/>
    <w:rsid w:val="00610438"/>
    <w:rsid w:val="0061099C"/>
    <w:rsid w:val="006111E0"/>
    <w:rsid w:val="006119A1"/>
    <w:rsid w:val="00611B56"/>
    <w:rsid w:val="0061201C"/>
    <w:rsid w:val="00612065"/>
    <w:rsid w:val="006122E9"/>
    <w:rsid w:val="00612964"/>
    <w:rsid w:val="0061338C"/>
    <w:rsid w:val="0061339E"/>
    <w:rsid w:val="00613531"/>
    <w:rsid w:val="00613A0F"/>
    <w:rsid w:val="00613BA9"/>
    <w:rsid w:val="00614265"/>
    <w:rsid w:val="006143BA"/>
    <w:rsid w:val="006144D8"/>
    <w:rsid w:val="0061494F"/>
    <w:rsid w:val="00614BE5"/>
    <w:rsid w:val="00615158"/>
    <w:rsid w:val="006156E5"/>
    <w:rsid w:val="00615EBF"/>
    <w:rsid w:val="0061696E"/>
    <w:rsid w:val="00616DBF"/>
    <w:rsid w:val="00617147"/>
    <w:rsid w:val="00617A02"/>
    <w:rsid w:val="00617A14"/>
    <w:rsid w:val="00617BD0"/>
    <w:rsid w:val="00620477"/>
    <w:rsid w:val="006204B2"/>
    <w:rsid w:val="006204D9"/>
    <w:rsid w:val="00620C13"/>
    <w:rsid w:val="00620C1C"/>
    <w:rsid w:val="00620C25"/>
    <w:rsid w:val="00620DA8"/>
    <w:rsid w:val="00621324"/>
    <w:rsid w:val="0062166B"/>
    <w:rsid w:val="0062193A"/>
    <w:rsid w:val="00621C65"/>
    <w:rsid w:val="00622201"/>
    <w:rsid w:val="006223DB"/>
    <w:rsid w:val="00622426"/>
    <w:rsid w:val="006224C4"/>
    <w:rsid w:val="006229E7"/>
    <w:rsid w:val="006229F9"/>
    <w:rsid w:val="00623588"/>
    <w:rsid w:val="00623BAA"/>
    <w:rsid w:val="00623BBC"/>
    <w:rsid w:val="00623F83"/>
    <w:rsid w:val="0062475C"/>
    <w:rsid w:val="006248E4"/>
    <w:rsid w:val="00624F68"/>
    <w:rsid w:val="00625040"/>
    <w:rsid w:val="0062559A"/>
    <w:rsid w:val="00625F33"/>
    <w:rsid w:val="006263E0"/>
    <w:rsid w:val="00626DF4"/>
    <w:rsid w:val="00627042"/>
    <w:rsid w:val="006273C4"/>
    <w:rsid w:val="00627D5C"/>
    <w:rsid w:val="00627D77"/>
    <w:rsid w:val="00627E97"/>
    <w:rsid w:val="00630249"/>
    <w:rsid w:val="006302F0"/>
    <w:rsid w:val="00630482"/>
    <w:rsid w:val="00630CAF"/>
    <w:rsid w:val="006313BA"/>
    <w:rsid w:val="00631A32"/>
    <w:rsid w:val="00631E57"/>
    <w:rsid w:val="00631FEA"/>
    <w:rsid w:val="00632A67"/>
    <w:rsid w:val="006332F7"/>
    <w:rsid w:val="00633344"/>
    <w:rsid w:val="00633AB1"/>
    <w:rsid w:val="00633C06"/>
    <w:rsid w:val="0063439B"/>
    <w:rsid w:val="006346F9"/>
    <w:rsid w:val="00634975"/>
    <w:rsid w:val="0063503E"/>
    <w:rsid w:val="006350EE"/>
    <w:rsid w:val="00635446"/>
    <w:rsid w:val="00635774"/>
    <w:rsid w:val="00635BA4"/>
    <w:rsid w:val="00635CFC"/>
    <w:rsid w:val="006362B6"/>
    <w:rsid w:val="00636612"/>
    <w:rsid w:val="00637107"/>
    <w:rsid w:val="00637279"/>
    <w:rsid w:val="0063793E"/>
    <w:rsid w:val="00637D77"/>
    <w:rsid w:val="006405E2"/>
    <w:rsid w:val="006407AC"/>
    <w:rsid w:val="00641078"/>
    <w:rsid w:val="0064128F"/>
    <w:rsid w:val="0064182B"/>
    <w:rsid w:val="00641AA7"/>
    <w:rsid w:val="00641BFE"/>
    <w:rsid w:val="00641D7F"/>
    <w:rsid w:val="00641E64"/>
    <w:rsid w:val="00642E9A"/>
    <w:rsid w:val="006433AA"/>
    <w:rsid w:val="0064357D"/>
    <w:rsid w:val="00643692"/>
    <w:rsid w:val="00643907"/>
    <w:rsid w:val="00643B87"/>
    <w:rsid w:val="00643C8B"/>
    <w:rsid w:val="006442BF"/>
    <w:rsid w:val="006449EC"/>
    <w:rsid w:val="00644F3C"/>
    <w:rsid w:val="00644F55"/>
    <w:rsid w:val="00645061"/>
    <w:rsid w:val="00645A5C"/>
    <w:rsid w:val="00645FF5"/>
    <w:rsid w:val="00646358"/>
    <w:rsid w:val="0064644A"/>
    <w:rsid w:val="00646692"/>
    <w:rsid w:val="00646B75"/>
    <w:rsid w:val="00646CCB"/>
    <w:rsid w:val="00646E73"/>
    <w:rsid w:val="00647183"/>
    <w:rsid w:val="0064744D"/>
    <w:rsid w:val="00647620"/>
    <w:rsid w:val="00647837"/>
    <w:rsid w:val="00647C8C"/>
    <w:rsid w:val="00650515"/>
    <w:rsid w:val="00650B44"/>
    <w:rsid w:val="00650B48"/>
    <w:rsid w:val="00650CAD"/>
    <w:rsid w:val="00651206"/>
    <w:rsid w:val="00651C4B"/>
    <w:rsid w:val="00651DDE"/>
    <w:rsid w:val="00651E4A"/>
    <w:rsid w:val="00652049"/>
    <w:rsid w:val="00652136"/>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BD2"/>
    <w:rsid w:val="00654CF7"/>
    <w:rsid w:val="00654F04"/>
    <w:rsid w:val="00655492"/>
    <w:rsid w:val="00655872"/>
    <w:rsid w:val="00655A0B"/>
    <w:rsid w:val="00655E28"/>
    <w:rsid w:val="00656562"/>
    <w:rsid w:val="00656850"/>
    <w:rsid w:val="00656B8A"/>
    <w:rsid w:val="00657043"/>
    <w:rsid w:val="0065719F"/>
    <w:rsid w:val="00657305"/>
    <w:rsid w:val="00657526"/>
    <w:rsid w:val="00657534"/>
    <w:rsid w:val="00657933"/>
    <w:rsid w:val="00657AFD"/>
    <w:rsid w:val="0066068E"/>
    <w:rsid w:val="00660B69"/>
    <w:rsid w:val="00660C61"/>
    <w:rsid w:val="00661105"/>
    <w:rsid w:val="006613CA"/>
    <w:rsid w:val="006613F3"/>
    <w:rsid w:val="00661971"/>
    <w:rsid w:val="00661F04"/>
    <w:rsid w:val="0066223C"/>
    <w:rsid w:val="00662248"/>
    <w:rsid w:val="00662684"/>
    <w:rsid w:val="00662D4F"/>
    <w:rsid w:val="00662F27"/>
    <w:rsid w:val="0066377F"/>
    <w:rsid w:val="006639BD"/>
    <w:rsid w:val="00663DDF"/>
    <w:rsid w:val="00663F4E"/>
    <w:rsid w:val="00664060"/>
    <w:rsid w:val="0066414A"/>
    <w:rsid w:val="00664E13"/>
    <w:rsid w:val="00665352"/>
    <w:rsid w:val="00665536"/>
    <w:rsid w:val="00665873"/>
    <w:rsid w:val="006665F1"/>
    <w:rsid w:val="006668F1"/>
    <w:rsid w:val="00666BD0"/>
    <w:rsid w:val="00666D19"/>
    <w:rsid w:val="00666E20"/>
    <w:rsid w:val="00666E76"/>
    <w:rsid w:val="00666FD4"/>
    <w:rsid w:val="00667515"/>
    <w:rsid w:val="006676D8"/>
    <w:rsid w:val="006677AA"/>
    <w:rsid w:val="00667F7C"/>
    <w:rsid w:val="00670651"/>
    <w:rsid w:val="006709A0"/>
    <w:rsid w:val="00670C56"/>
    <w:rsid w:val="00670E1B"/>
    <w:rsid w:val="00670ECE"/>
    <w:rsid w:val="00671898"/>
    <w:rsid w:val="00671C9C"/>
    <w:rsid w:val="00671EAF"/>
    <w:rsid w:val="00672109"/>
    <w:rsid w:val="0067274F"/>
    <w:rsid w:val="00672807"/>
    <w:rsid w:val="00672910"/>
    <w:rsid w:val="00672BB2"/>
    <w:rsid w:val="00672F64"/>
    <w:rsid w:val="00673156"/>
    <w:rsid w:val="0067316D"/>
    <w:rsid w:val="00673790"/>
    <w:rsid w:val="0067380D"/>
    <w:rsid w:val="00673880"/>
    <w:rsid w:val="00673F15"/>
    <w:rsid w:val="00674120"/>
    <w:rsid w:val="006744A9"/>
    <w:rsid w:val="0067471D"/>
    <w:rsid w:val="006747A4"/>
    <w:rsid w:val="00674DF2"/>
    <w:rsid w:val="00675048"/>
    <w:rsid w:val="00675942"/>
    <w:rsid w:val="00675CCC"/>
    <w:rsid w:val="00676364"/>
    <w:rsid w:val="0067654E"/>
    <w:rsid w:val="006766BE"/>
    <w:rsid w:val="006768CD"/>
    <w:rsid w:val="006774CA"/>
    <w:rsid w:val="006774E5"/>
    <w:rsid w:val="00677AA1"/>
    <w:rsid w:val="00677BA6"/>
    <w:rsid w:val="00677BCF"/>
    <w:rsid w:val="00677C2E"/>
    <w:rsid w:val="00677E5D"/>
    <w:rsid w:val="00677F05"/>
    <w:rsid w:val="0068025C"/>
    <w:rsid w:val="00680554"/>
    <w:rsid w:val="0068064C"/>
    <w:rsid w:val="006809FA"/>
    <w:rsid w:val="00680D5C"/>
    <w:rsid w:val="00680E32"/>
    <w:rsid w:val="00681BCB"/>
    <w:rsid w:val="00681EF6"/>
    <w:rsid w:val="00682064"/>
    <w:rsid w:val="006820C5"/>
    <w:rsid w:val="006822C6"/>
    <w:rsid w:val="00682B7E"/>
    <w:rsid w:val="00682C1E"/>
    <w:rsid w:val="00683146"/>
    <w:rsid w:val="0068376C"/>
    <w:rsid w:val="00683921"/>
    <w:rsid w:val="00683D50"/>
    <w:rsid w:val="00683E5B"/>
    <w:rsid w:val="00683FD1"/>
    <w:rsid w:val="00684398"/>
    <w:rsid w:val="00684A33"/>
    <w:rsid w:val="00684A91"/>
    <w:rsid w:val="00684EBC"/>
    <w:rsid w:val="00684FE7"/>
    <w:rsid w:val="00684FFE"/>
    <w:rsid w:val="00685174"/>
    <w:rsid w:val="00685345"/>
    <w:rsid w:val="006855AF"/>
    <w:rsid w:val="006864EB"/>
    <w:rsid w:val="006865B8"/>
    <w:rsid w:val="006869E4"/>
    <w:rsid w:val="00686FB0"/>
    <w:rsid w:val="00690452"/>
    <w:rsid w:val="006909C1"/>
    <w:rsid w:val="00690F29"/>
    <w:rsid w:val="00690FDD"/>
    <w:rsid w:val="00692287"/>
    <w:rsid w:val="00692289"/>
    <w:rsid w:val="00692685"/>
    <w:rsid w:val="00692919"/>
    <w:rsid w:val="006929EB"/>
    <w:rsid w:val="00693145"/>
    <w:rsid w:val="006933C1"/>
    <w:rsid w:val="00693590"/>
    <w:rsid w:val="00693809"/>
    <w:rsid w:val="0069384A"/>
    <w:rsid w:val="006939D0"/>
    <w:rsid w:val="00693A72"/>
    <w:rsid w:val="00693E0E"/>
    <w:rsid w:val="00693E19"/>
    <w:rsid w:val="00693EA6"/>
    <w:rsid w:val="0069416D"/>
    <w:rsid w:val="0069435A"/>
    <w:rsid w:val="0069461E"/>
    <w:rsid w:val="00694BC3"/>
    <w:rsid w:val="00694C7A"/>
    <w:rsid w:val="00694CBC"/>
    <w:rsid w:val="00694D7D"/>
    <w:rsid w:val="00694EAA"/>
    <w:rsid w:val="006952A8"/>
    <w:rsid w:val="006954BB"/>
    <w:rsid w:val="006956B6"/>
    <w:rsid w:val="0069586D"/>
    <w:rsid w:val="0069679A"/>
    <w:rsid w:val="00696D3D"/>
    <w:rsid w:val="00697067"/>
    <w:rsid w:val="00697231"/>
    <w:rsid w:val="00697331"/>
    <w:rsid w:val="006973FA"/>
    <w:rsid w:val="0069750A"/>
    <w:rsid w:val="006A0549"/>
    <w:rsid w:val="006A0F4F"/>
    <w:rsid w:val="006A15D5"/>
    <w:rsid w:val="006A16CE"/>
    <w:rsid w:val="006A1803"/>
    <w:rsid w:val="006A19B3"/>
    <w:rsid w:val="006A1A1F"/>
    <w:rsid w:val="006A1D98"/>
    <w:rsid w:val="006A2E5B"/>
    <w:rsid w:val="006A2FE1"/>
    <w:rsid w:val="006A30D3"/>
    <w:rsid w:val="006A3141"/>
    <w:rsid w:val="006A3712"/>
    <w:rsid w:val="006A3987"/>
    <w:rsid w:val="006A4455"/>
    <w:rsid w:val="006A44F5"/>
    <w:rsid w:val="006A4D39"/>
    <w:rsid w:val="006A4E70"/>
    <w:rsid w:val="006A53F0"/>
    <w:rsid w:val="006A54D4"/>
    <w:rsid w:val="006A5985"/>
    <w:rsid w:val="006A5E9D"/>
    <w:rsid w:val="006A5FB9"/>
    <w:rsid w:val="006A6230"/>
    <w:rsid w:val="006A6720"/>
    <w:rsid w:val="006A69C9"/>
    <w:rsid w:val="006A6C47"/>
    <w:rsid w:val="006A6D73"/>
    <w:rsid w:val="006A766F"/>
    <w:rsid w:val="006A7839"/>
    <w:rsid w:val="006A78C6"/>
    <w:rsid w:val="006A7F4E"/>
    <w:rsid w:val="006A7F6A"/>
    <w:rsid w:val="006B0757"/>
    <w:rsid w:val="006B082C"/>
    <w:rsid w:val="006B0AE5"/>
    <w:rsid w:val="006B1394"/>
    <w:rsid w:val="006B13AD"/>
    <w:rsid w:val="006B1735"/>
    <w:rsid w:val="006B1D49"/>
    <w:rsid w:val="006B2270"/>
    <w:rsid w:val="006B247D"/>
    <w:rsid w:val="006B2B09"/>
    <w:rsid w:val="006B2C8F"/>
    <w:rsid w:val="006B2EB3"/>
    <w:rsid w:val="006B3144"/>
    <w:rsid w:val="006B3848"/>
    <w:rsid w:val="006B3BCF"/>
    <w:rsid w:val="006B3E64"/>
    <w:rsid w:val="006B4696"/>
    <w:rsid w:val="006B47F9"/>
    <w:rsid w:val="006B4C25"/>
    <w:rsid w:val="006B4EE0"/>
    <w:rsid w:val="006B4F22"/>
    <w:rsid w:val="006B5659"/>
    <w:rsid w:val="006B5AF5"/>
    <w:rsid w:val="006B5B2A"/>
    <w:rsid w:val="006B5BE5"/>
    <w:rsid w:val="006B6104"/>
    <w:rsid w:val="006B67AA"/>
    <w:rsid w:val="006B6D93"/>
    <w:rsid w:val="006B766F"/>
    <w:rsid w:val="006B7854"/>
    <w:rsid w:val="006B7A0E"/>
    <w:rsid w:val="006B7A76"/>
    <w:rsid w:val="006B7D6C"/>
    <w:rsid w:val="006C0006"/>
    <w:rsid w:val="006C0645"/>
    <w:rsid w:val="006C06AD"/>
    <w:rsid w:val="006C0C3B"/>
    <w:rsid w:val="006C0E56"/>
    <w:rsid w:val="006C1040"/>
    <w:rsid w:val="006C1179"/>
    <w:rsid w:val="006C1A79"/>
    <w:rsid w:val="006C215C"/>
    <w:rsid w:val="006C2B65"/>
    <w:rsid w:val="006C30C7"/>
    <w:rsid w:val="006C3605"/>
    <w:rsid w:val="006C3607"/>
    <w:rsid w:val="006C3AE3"/>
    <w:rsid w:val="006C3E39"/>
    <w:rsid w:val="006C41A5"/>
    <w:rsid w:val="006C4564"/>
    <w:rsid w:val="006C47A0"/>
    <w:rsid w:val="006C47BA"/>
    <w:rsid w:val="006C4F4D"/>
    <w:rsid w:val="006C506E"/>
    <w:rsid w:val="006C5201"/>
    <w:rsid w:val="006C5B58"/>
    <w:rsid w:val="006C5E60"/>
    <w:rsid w:val="006C6315"/>
    <w:rsid w:val="006C6780"/>
    <w:rsid w:val="006C6CB1"/>
    <w:rsid w:val="006C7098"/>
    <w:rsid w:val="006C7551"/>
    <w:rsid w:val="006C7B1F"/>
    <w:rsid w:val="006D0C25"/>
    <w:rsid w:val="006D0ED0"/>
    <w:rsid w:val="006D1082"/>
    <w:rsid w:val="006D1251"/>
    <w:rsid w:val="006D13A1"/>
    <w:rsid w:val="006D1434"/>
    <w:rsid w:val="006D15DC"/>
    <w:rsid w:val="006D1CBF"/>
    <w:rsid w:val="006D1F9B"/>
    <w:rsid w:val="006D2437"/>
    <w:rsid w:val="006D294C"/>
    <w:rsid w:val="006D3292"/>
    <w:rsid w:val="006D3854"/>
    <w:rsid w:val="006D38F2"/>
    <w:rsid w:val="006D419E"/>
    <w:rsid w:val="006D4259"/>
    <w:rsid w:val="006D4512"/>
    <w:rsid w:val="006D49E2"/>
    <w:rsid w:val="006D4E02"/>
    <w:rsid w:val="006D4EB0"/>
    <w:rsid w:val="006D5636"/>
    <w:rsid w:val="006D5B67"/>
    <w:rsid w:val="006D6005"/>
    <w:rsid w:val="006D6670"/>
    <w:rsid w:val="006D6980"/>
    <w:rsid w:val="006D6C91"/>
    <w:rsid w:val="006D6D78"/>
    <w:rsid w:val="006D703F"/>
    <w:rsid w:val="006D72C7"/>
    <w:rsid w:val="006D74A6"/>
    <w:rsid w:val="006D75D2"/>
    <w:rsid w:val="006D7656"/>
    <w:rsid w:val="006D773E"/>
    <w:rsid w:val="006D7ABC"/>
    <w:rsid w:val="006D7F39"/>
    <w:rsid w:val="006E03A1"/>
    <w:rsid w:val="006E096C"/>
    <w:rsid w:val="006E0C71"/>
    <w:rsid w:val="006E161D"/>
    <w:rsid w:val="006E17F2"/>
    <w:rsid w:val="006E1AA5"/>
    <w:rsid w:val="006E1BDC"/>
    <w:rsid w:val="006E1D49"/>
    <w:rsid w:val="006E2201"/>
    <w:rsid w:val="006E2958"/>
    <w:rsid w:val="006E352D"/>
    <w:rsid w:val="006E388E"/>
    <w:rsid w:val="006E3D42"/>
    <w:rsid w:val="006E460F"/>
    <w:rsid w:val="006E4647"/>
    <w:rsid w:val="006E4957"/>
    <w:rsid w:val="006E4BA6"/>
    <w:rsid w:val="006E4D4F"/>
    <w:rsid w:val="006E4DB8"/>
    <w:rsid w:val="006E513D"/>
    <w:rsid w:val="006E514B"/>
    <w:rsid w:val="006E554C"/>
    <w:rsid w:val="006E5C81"/>
    <w:rsid w:val="006E5DC5"/>
    <w:rsid w:val="006E5EF3"/>
    <w:rsid w:val="006E635C"/>
    <w:rsid w:val="006E699D"/>
    <w:rsid w:val="006E6EB3"/>
    <w:rsid w:val="006E7266"/>
    <w:rsid w:val="006E75D7"/>
    <w:rsid w:val="006F0789"/>
    <w:rsid w:val="006F1257"/>
    <w:rsid w:val="006F1486"/>
    <w:rsid w:val="006F18AD"/>
    <w:rsid w:val="006F1AC2"/>
    <w:rsid w:val="006F1FA4"/>
    <w:rsid w:val="006F24DF"/>
    <w:rsid w:val="006F2891"/>
    <w:rsid w:val="006F295D"/>
    <w:rsid w:val="006F3348"/>
    <w:rsid w:val="006F34F4"/>
    <w:rsid w:val="006F3BBB"/>
    <w:rsid w:val="006F3DC3"/>
    <w:rsid w:val="006F4B31"/>
    <w:rsid w:val="006F4F48"/>
    <w:rsid w:val="006F5919"/>
    <w:rsid w:val="006F61C2"/>
    <w:rsid w:val="006F61F7"/>
    <w:rsid w:val="006F6800"/>
    <w:rsid w:val="006F6AD1"/>
    <w:rsid w:val="006F6DAD"/>
    <w:rsid w:val="006F6F86"/>
    <w:rsid w:val="006F71D9"/>
    <w:rsid w:val="006F7490"/>
    <w:rsid w:val="00700C00"/>
    <w:rsid w:val="00700C05"/>
    <w:rsid w:val="00701241"/>
    <w:rsid w:val="007013CD"/>
    <w:rsid w:val="00701730"/>
    <w:rsid w:val="00701A6D"/>
    <w:rsid w:val="0070267D"/>
    <w:rsid w:val="007027A4"/>
    <w:rsid w:val="00702A83"/>
    <w:rsid w:val="00702C0F"/>
    <w:rsid w:val="0070374F"/>
    <w:rsid w:val="00703889"/>
    <w:rsid w:val="007038C4"/>
    <w:rsid w:val="007038FC"/>
    <w:rsid w:val="007041DB"/>
    <w:rsid w:val="00704221"/>
    <w:rsid w:val="0070462B"/>
    <w:rsid w:val="007048A7"/>
    <w:rsid w:val="00704979"/>
    <w:rsid w:val="00704CD1"/>
    <w:rsid w:val="00704D6E"/>
    <w:rsid w:val="00704FB0"/>
    <w:rsid w:val="0070547D"/>
    <w:rsid w:val="007055E3"/>
    <w:rsid w:val="00705C1D"/>
    <w:rsid w:val="00705CB1"/>
    <w:rsid w:val="00705DC4"/>
    <w:rsid w:val="00705E64"/>
    <w:rsid w:val="0070652F"/>
    <w:rsid w:val="00706631"/>
    <w:rsid w:val="0070669E"/>
    <w:rsid w:val="00706B57"/>
    <w:rsid w:val="00706E58"/>
    <w:rsid w:val="00707602"/>
    <w:rsid w:val="007076B0"/>
    <w:rsid w:val="0070774D"/>
    <w:rsid w:val="007077D2"/>
    <w:rsid w:val="00707F73"/>
    <w:rsid w:val="007100FE"/>
    <w:rsid w:val="00710296"/>
    <w:rsid w:val="00710310"/>
    <w:rsid w:val="00710955"/>
    <w:rsid w:val="00710BC9"/>
    <w:rsid w:val="00710DC3"/>
    <w:rsid w:val="0071110A"/>
    <w:rsid w:val="007123AD"/>
    <w:rsid w:val="00712495"/>
    <w:rsid w:val="0071285E"/>
    <w:rsid w:val="00712B22"/>
    <w:rsid w:val="00712B4B"/>
    <w:rsid w:val="00712C0C"/>
    <w:rsid w:val="00712CB7"/>
    <w:rsid w:val="00712ED9"/>
    <w:rsid w:val="00712F75"/>
    <w:rsid w:val="007130B5"/>
    <w:rsid w:val="00713787"/>
    <w:rsid w:val="00713BB0"/>
    <w:rsid w:val="00713C77"/>
    <w:rsid w:val="00713F8E"/>
    <w:rsid w:val="0071423D"/>
    <w:rsid w:val="00714561"/>
    <w:rsid w:val="007147E5"/>
    <w:rsid w:val="00714AF3"/>
    <w:rsid w:val="007158E2"/>
    <w:rsid w:val="00715F25"/>
    <w:rsid w:val="00716140"/>
    <w:rsid w:val="007166C7"/>
    <w:rsid w:val="007169C8"/>
    <w:rsid w:val="00716B28"/>
    <w:rsid w:val="007172D0"/>
    <w:rsid w:val="0071741D"/>
    <w:rsid w:val="00717A5C"/>
    <w:rsid w:val="00717CE1"/>
    <w:rsid w:val="007214B7"/>
    <w:rsid w:val="007216C7"/>
    <w:rsid w:val="00721A54"/>
    <w:rsid w:val="00721DDB"/>
    <w:rsid w:val="00721E9B"/>
    <w:rsid w:val="00722054"/>
    <w:rsid w:val="007221C5"/>
    <w:rsid w:val="00722632"/>
    <w:rsid w:val="0072282C"/>
    <w:rsid w:val="00722BE6"/>
    <w:rsid w:val="00722D6F"/>
    <w:rsid w:val="00723459"/>
    <w:rsid w:val="00723AE1"/>
    <w:rsid w:val="00724019"/>
    <w:rsid w:val="007242BC"/>
    <w:rsid w:val="007244DF"/>
    <w:rsid w:val="007246F4"/>
    <w:rsid w:val="00724BBB"/>
    <w:rsid w:val="00725440"/>
    <w:rsid w:val="0072636C"/>
    <w:rsid w:val="00726763"/>
    <w:rsid w:val="007268AF"/>
    <w:rsid w:val="00727566"/>
    <w:rsid w:val="007277F5"/>
    <w:rsid w:val="007278A5"/>
    <w:rsid w:val="00727996"/>
    <w:rsid w:val="00727CEC"/>
    <w:rsid w:val="00730030"/>
    <w:rsid w:val="00730B8A"/>
    <w:rsid w:val="0073116A"/>
    <w:rsid w:val="007322CC"/>
    <w:rsid w:val="0073247F"/>
    <w:rsid w:val="0073278D"/>
    <w:rsid w:val="00732880"/>
    <w:rsid w:val="007333DF"/>
    <w:rsid w:val="00733729"/>
    <w:rsid w:val="007338D1"/>
    <w:rsid w:val="007339AB"/>
    <w:rsid w:val="00733BE5"/>
    <w:rsid w:val="00734DED"/>
    <w:rsid w:val="007355B5"/>
    <w:rsid w:val="007357ED"/>
    <w:rsid w:val="00735A76"/>
    <w:rsid w:val="00735B10"/>
    <w:rsid w:val="007363AA"/>
    <w:rsid w:val="00736CA2"/>
    <w:rsid w:val="00736DD7"/>
    <w:rsid w:val="0073738C"/>
    <w:rsid w:val="007376CF"/>
    <w:rsid w:val="00737861"/>
    <w:rsid w:val="00737E09"/>
    <w:rsid w:val="0074014C"/>
    <w:rsid w:val="0074048A"/>
    <w:rsid w:val="00740767"/>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3D9C"/>
    <w:rsid w:val="007447FB"/>
    <w:rsid w:val="00744A0E"/>
    <w:rsid w:val="00744A91"/>
    <w:rsid w:val="00745192"/>
    <w:rsid w:val="007452AE"/>
    <w:rsid w:val="00745691"/>
    <w:rsid w:val="00745C5C"/>
    <w:rsid w:val="00745DF5"/>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77D"/>
    <w:rsid w:val="00753672"/>
    <w:rsid w:val="00753851"/>
    <w:rsid w:val="00754160"/>
    <w:rsid w:val="0075499A"/>
    <w:rsid w:val="0075581D"/>
    <w:rsid w:val="00756313"/>
    <w:rsid w:val="007568F9"/>
    <w:rsid w:val="00756AB5"/>
    <w:rsid w:val="00757046"/>
    <w:rsid w:val="00757285"/>
    <w:rsid w:val="00757460"/>
    <w:rsid w:val="007576C1"/>
    <w:rsid w:val="0075787F"/>
    <w:rsid w:val="00757913"/>
    <w:rsid w:val="007579B7"/>
    <w:rsid w:val="00757A24"/>
    <w:rsid w:val="00757AE9"/>
    <w:rsid w:val="00757E84"/>
    <w:rsid w:val="00757EDF"/>
    <w:rsid w:val="00757FA5"/>
    <w:rsid w:val="00760363"/>
    <w:rsid w:val="00760B74"/>
    <w:rsid w:val="0076132C"/>
    <w:rsid w:val="00761664"/>
    <w:rsid w:val="00761D5C"/>
    <w:rsid w:val="00762009"/>
    <w:rsid w:val="00762182"/>
    <w:rsid w:val="007625BB"/>
    <w:rsid w:val="00762758"/>
    <w:rsid w:val="00763024"/>
    <w:rsid w:val="007634E1"/>
    <w:rsid w:val="0076357C"/>
    <w:rsid w:val="00763E31"/>
    <w:rsid w:val="00764772"/>
    <w:rsid w:val="0076489B"/>
    <w:rsid w:val="00764D42"/>
    <w:rsid w:val="00765059"/>
    <w:rsid w:val="0076515A"/>
    <w:rsid w:val="00765587"/>
    <w:rsid w:val="0076559D"/>
    <w:rsid w:val="00765697"/>
    <w:rsid w:val="0076579A"/>
    <w:rsid w:val="00766336"/>
    <w:rsid w:val="00766716"/>
    <w:rsid w:val="007668DF"/>
    <w:rsid w:val="00766F58"/>
    <w:rsid w:val="00767C0A"/>
    <w:rsid w:val="00767C1E"/>
    <w:rsid w:val="00770145"/>
    <w:rsid w:val="00770663"/>
    <w:rsid w:val="00770A78"/>
    <w:rsid w:val="00770D17"/>
    <w:rsid w:val="00771066"/>
    <w:rsid w:val="00771BEA"/>
    <w:rsid w:val="00771DDC"/>
    <w:rsid w:val="007725C7"/>
    <w:rsid w:val="00772D00"/>
    <w:rsid w:val="00772EA0"/>
    <w:rsid w:val="00773399"/>
    <w:rsid w:val="00773AB6"/>
    <w:rsid w:val="00774971"/>
    <w:rsid w:val="00774ACB"/>
    <w:rsid w:val="0077560E"/>
    <w:rsid w:val="007757B0"/>
    <w:rsid w:val="00775871"/>
    <w:rsid w:val="00775B50"/>
    <w:rsid w:val="007765B2"/>
    <w:rsid w:val="00776C29"/>
    <w:rsid w:val="00776D64"/>
    <w:rsid w:val="00777334"/>
    <w:rsid w:val="007775D7"/>
    <w:rsid w:val="00777909"/>
    <w:rsid w:val="0077797B"/>
    <w:rsid w:val="007779AF"/>
    <w:rsid w:val="00777B65"/>
    <w:rsid w:val="00777C28"/>
    <w:rsid w:val="00777E9A"/>
    <w:rsid w:val="007801A6"/>
    <w:rsid w:val="00780FE0"/>
    <w:rsid w:val="0078122D"/>
    <w:rsid w:val="00781375"/>
    <w:rsid w:val="00781456"/>
    <w:rsid w:val="00781687"/>
    <w:rsid w:val="007816CF"/>
    <w:rsid w:val="00781755"/>
    <w:rsid w:val="00781DB7"/>
    <w:rsid w:val="00782516"/>
    <w:rsid w:val="00782657"/>
    <w:rsid w:val="00782A45"/>
    <w:rsid w:val="00783591"/>
    <w:rsid w:val="00783778"/>
    <w:rsid w:val="00783A9B"/>
    <w:rsid w:val="00783B2F"/>
    <w:rsid w:val="00784299"/>
    <w:rsid w:val="00784734"/>
    <w:rsid w:val="00784AD1"/>
    <w:rsid w:val="00785321"/>
    <w:rsid w:val="007853D4"/>
    <w:rsid w:val="00785BA8"/>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67"/>
    <w:rsid w:val="0079079A"/>
    <w:rsid w:val="00791857"/>
    <w:rsid w:val="00791884"/>
    <w:rsid w:val="00791977"/>
    <w:rsid w:val="00791DF1"/>
    <w:rsid w:val="0079209F"/>
    <w:rsid w:val="007925C2"/>
    <w:rsid w:val="0079274E"/>
    <w:rsid w:val="00792AC9"/>
    <w:rsid w:val="00792F72"/>
    <w:rsid w:val="0079310B"/>
    <w:rsid w:val="00793190"/>
    <w:rsid w:val="007931E6"/>
    <w:rsid w:val="007933B7"/>
    <w:rsid w:val="007938EA"/>
    <w:rsid w:val="00793AA3"/>
    <w:rsid w:val="007943B5"/>
    <w:rsid w:val="007947F2"/>
    <w:rsid w:val="00794FAD"/>
    <w:rsid w:val="007950D5"/>
    <w:rsid w:val="007956DA"/>
    <w:rsid w:val="00795906"/>
    <w:rsid w:val="00795E1D"/>
    <w:rsid w:val="00795E2B"/>
    <w:rsid w:val="0079612A"/>
    <w:rsid w:val="00796455"/>
    <w:rsid w:val="0079666E"/>
    <w:rsid w:val="00796729"/>
    <w:rsid w:val="0079680F"/>
    <w:rsid w:val="00796D88"/>
    <w:rsid w:val="0079746C"/>
    <w:rsid w:val="00797484"/>
    <w:rsid w:val="00797710"/>
    <w:rsid w:val="007A03C4"/>
    <w:rsid w:val="007A04DC"/>
    <w:rsid w:val="007A0752"/>
    <w:rsid w:val="007A107F"/>
    <w:rsid w:val="007A1655"/>
    <w:rsid w:val="007A1915"/>
    <w:rsid w:val="007A1A43"/>
    <w:rsid w:val="007A214E"/>
    <w:rsid w:val="007A221D"/>
    <w:rsid w:val="007A2705"/>
    <w:rsid w:val="007A277F"/>
    <w:rsid w:val="007A287E"/>
    <w:rsid w:val="007A29DB"/>
    <w:rsid w:val="007A2EA5"/>
    <w:rsid w:val="007A2EC9"/>
    <w:rsid w:val="007A305B"/>
    <w:rsid w:val="007A3391"/>
    <w:rsid w:val="007A3581"/>
    <w:rsid w:val="007A36F7"/>
    <w:rsid w:val="007A3FC6"/>
    <w:rsid w:val="007A4A52"/>
    <w:rsid w:val="007A5B4A"/>
    <w:rsid w:val="007A60F4"/>
    <w:rsid w:val="007A617C"/>
    <w:rsid w:val="007A6261"/>
    <w:rsid w:val="007A69B2"/>
    <w:rsid w:val="007A6C6F"/>
    <w:rsid w:val="007A73C2"/>
    <w:rsid w:val="007A75C0"/>
    <w:rsid w:val="007A79E5"/>
    <w:rsid w:val="007A7A4A"/>
    <w:rsid w:val="007A7C80"/>
    <w:rsid w:val="007B023A"/>
    <w:rsid w:val="007B0248"/>
    <w:rsid w:val="007B083A"/>
    <w:rsid w:val="007B08C3"/>
    <w:rsid w:val="007B0CDC"/>
    <w:rsid w:val="007B0E4C"/>
    <w:rsid w:val="007B13BD"/>
    <w:rsid w:val="007B196C"/>
    <w:rsid w:val="007B1971"/>
    <w:rsid w:val="007B1AB2"/>
    <w:rsid w:val="007B2521"/>
    <w:rsid w:val="007B2715"/>
    <w:rsid w:val="007B2C6D"/>
    <w:rsid w:val="007B2E63"/>
    <w:rsid w:val="007B2EFF"/>
    <w:rsid w:val="007B30D9"/>
    <w:rsid w:val="007B3D41"/>
    <w:rsid w:val="007B3FFE"/>
    <w:rsid w:val="007B4C8D"/>
    <w:rsid w:val="007B4CCA"/>
    <w:rsid w:val="007B511E"/>
    <w:rsid w:val="007B512F"/>
    <w:rsid w:val="007B5C76"/>
    <w:rsid w:val="007B5E35"/>
    <w:rsid w:val="007B6282"/>
    <w:rsid w:val="007B639E"/>
    <w:rsid w:val="007B66F6"/>
    <w:rsid w:val="007B679B"/>
    <w:rsid w:val="007B6833"/>
    <w:rsid w:val="007B6AF5"/>
    <w:rsid w:val="007B6B46"/>
    <w:rsid w:val="007B71DA"/>
    <w:rsid w:val="007B7572"/>
    <w:rsid w:val="007B7A96"/>
    <w:rsid w:val="007C08B2"/>
    <w:rsid w:val="007C118C"/>
    <w:rsid w:val="007C12E4"/>
    <w:rsid w:val="007C145A"/>
    <w:rsid w:val="007C190F"/>
    <w:rsid w:val="007C1B71"/>
    <w:rsid w:val="007C1CF9"/>
    <w:rsid w:val="007C1EAC"/>
    <w:rsid w:val="007C210E"/>
    <w:rsid w:val="007C22CB"/>
    <w:rsid w:val="007C3135"/>
    <w:rsid w:val="007C3238"/>
    <w:rsid w:val="007C3241"/>
    <w:rsid w:val="007C3B17"/>
    <w:rsid w:val="007C3E37"/>
    <w:rsid w:val="007C3E3C"/>
    <w:rsid w:val="007C3EAE"/>
    <w:rsid w:val="007C4008"/>
    <w:rsid w:val="007C4BB6"/>
    <w:rsid w:val="007C4E80"/>
    <w:rsid w:val="007C534C"/>
    <w:rsid w:val="007C5899"/>
    <w:rsid w:val="007C5CDB"/>
    <w:rsid w:val="007C5F24"/>
    <w:rsid w:val="007C60BA"/>
    <w:rsid w:val="007C6167"/>
    <w:rsid w:val="007C6544"/>
    <w:rsid w:val="007C6A01"/>
    <w:rsid w:val="007C6A2F"/>
    <w:rsid w:val="007C6B35"/>
    <w:rsid w:val="007C6F86"/>
    <w:rsid w:val="007C7480"/>
    <w:rsid w:val="007C78B8"/>
    <w:rsid w:val="007C7ADF"/>
    <w:rsid w:val="007C7B6D"/>
    <w:rsid w:val="007D04B8"/>
    <w:rsid w:val="007D0513"/>
    <w:rsid w:val="007D05A2"/>
    <w:rsid w:val="007D0B79"/>
    <w:rsid w:val="007D0BD7"/>
    <w:rsid w:val="007D1D35"/>
    <w:rsid w:val="007D206F"/>
    <w:rsid w:val="007D2385"/>
    <w:rsid w:val="007D261A"/>
    <w:rsid w:val="007D2A2A"/>
    <w:rsid w:val="007D2EB4"/>
    <w:rsid w:val="007D3784"/>
    <w:rsid w:val="007D40FC"/>
    <w:rsid w:val="007D411E"/>
    <w:rsid w:val="007D43F0"/>
    <w:rsid w:val="007D44C0"/>
    <w:rsid w:val="007D4A3E"/>
    <w:rsid w:val="007D4FB8"/>
    <w:rsid w:val="007D50BA"/>
    <w:rsid w:val="007D542B"/>
    <w:rsid w:val="007D5ABC"/>
    <w:rsid w:val="007D5BD0"/>
    <w:rsid w:val="007D5BE1"/>
    <w:rsid w:val="007D5CCD"/>
    <w:rsid w:val="007D5DB0"/>
    <w:rsid w:val="007D6894"/>
    <w:rsid w:val="007D689A"/>
    <w:rsid w:val="007D7309"/>
    <w:rsid w:val="007D79B6"/>
    <w:rsid w:val="007E04A0"/>
    <w:rsid w:val="007E0CB7"/>
    <w:rsid w:val="007E0D90"/>
    <w:rsid w:val="007E0E6F"/>
    <w:rsid w:val="007E1807"/>
    <w:rsid w:val="007E1BF3"/>
    <w:rsid w:val="007E1FAD"/>
    <w:rsid w:val="007E20B9"/>
    <w:rsid w:val="007E21C0"/>
    <w:rsid w:val="007E235D"/>
    <w:rsid w:val="007E2EC1"/>
    <w:rsid w:val="007E3C23"/>
    <w:rsid w:val="007E4314"/>
    <w:rsid w:val="007E46DF"/>
    <w:rsid w:val="007E4882"/>
    <w:rsid w:val="007E4988"/>
    <w:rsid w:val="007E4E7F"/>
    <w:rsid w:val="007E4F96"/>
    <w:rsid w:val="007E4FD3"/>
    <w:rsid w:val="007E57F4"/>
    <w:rsid w:val="007E5B67"/>
    <w:rsid w:val="007E5DFA"/>
    <w:rsid w:val="007E60EE"/>
    <w:rsid w:val="007E634F"/>
    <w:rsid w:val="007E6DFE"/>
    <w:rsid w:val="007E6EFA"/>
    <w:rsid w:val="007E6F1C"/>
    <w:rsid w:val="007E7112"/>
    <w:rsid w:val="007E7290"/>
    <w:rsid w:val="007E72D0"/>
    <w:rsid w:val="007E7365"/>
    <w:rsid w:val="007E7476"/>
    <w:rsid w:val="007E7522"/>
    <w:rsid w:val="007E7602"/>
    <w:rsid w:val="007E7A42"/>
    <w:rsid w:val="007E7AF4"/>
    <w:rsid w:val="007F02AB"/>
    <w:rsid w:val="007F0631"/>
    <w:rsid w:val="007F081B"/>
    <w:rsid w:val="007F096D"/>
    <w:rsid w:val="007F0EB8"/>
    <w:rsid w:val="007F1086"/>
    <w:rsid w:val="007F1876"/>
    <w:rsid w:val="007F1948"/>
    <w:rsid w:val="007F1A9A"/>
    <w:rsid w:val="007F1B1D"/>
    <w:rsid w:val="007F2242"/>
    <w:rsid w:val="007F25CE"/>
    <w:rsid w:val="007F2948"/>
    <w:rsid w:val="007F2F22"/>
    <w:rsid w:val="007F30F5"/>
    <w:rsid w:val="007F31BE"/>
    <w:rsid w:val="007F31E8"/>
    <w:rsid w:val="007F3229"/>
    <w:rsid w:val="007F37F5"/>
    <w:rsid w:val="007F38D1"/>
    <w:rsid w:val="007F3D46"/>
    <w:rsid w:val="007F3D58"/>
    <w:rsid w:val="007F3E1C"/>
    <w:rsid w:val="007F3F8C"/>
    <w:rsid w:val="007F4168"/>
    <w:rsid w:val="007F417B"/>
    <w:rsid w:val="007F44D1"/>
    <w:rsid w:val="007F46F8"/>
    <w:rsid w:val="007F4D2D"/>
    <w:rsid w:val="007F4F5D"/>
    <w:rsid w:val="007F509B"/>
    <w:rsid w:val="007F543A"/>
    <w:rsid w:val="007F5C1F"/>
    <w:rsid w:val="007F5CB6"/>
    <w:rsid w:val="007F6457"/>
    <w:rsid w:val="007F6919"/>
    <w:rsid w:val="007F6CEA"/>
    <w:rsid w:val="007F6D70"/>
    <w:rsid w:val="007F6DF0"/>
    <w:rsid w:val="007F765D"/>
    <w:rsid w:val="0080008A"/>
    <w:rsid w:val="008002AF"/>
    <w:rsid w:val="008008BD"/>
    <w:rsid w:val="00800947"/>
    <w:rsid w:val="00800CA2"/>
    <w:rsid w:val="00800F63"/>
    <w:rsid w:val="008012FC"/>
    <w:rsid w:val="00801665"/>
    <w:rsid w:val="00801826"/>
    <w:rsid w:val="00801B16"/>
    <w:rsid w:val="00801CCA"/>
    <w:rsid w:val="00802140"/>
    <w:rsid w:val="008022A9"/>
    <w:rsid w:val="0080273E"/>
    <w:rsid w:val="00802D98"/>
    <w:rsid w:val="0080303A"/>
    <w:rsid w:val="00803070"/>
    <w:rsid w:val="008039EE"/>
    <w:rsid w:val="00803A34"/>
    <w:rsid w:val="00803CA0"/>
    <w:rsid w:val="00803EAB"/>
    <w:rsid w:val="00804353"/>
    <w:rsid w:val="008046EA"/>
    <w:rsid w:val="00804761"/>
    <w:rsid w:val="00805141"/>
    <w:rsid w:val="00805606"/>
    <w:rsid w:val="008057BE"/>
    <w:rsid w:val="008057C0"/>
    <w:rsid w:val="00805823"/>
    <w:rsid w:val="00805920"/>
    <w:rsid w:val="00805CD3"/>
    <w:rsid w:val="00805CFD"/>
    <w:rsid w:val="00806055"/>
    <w:rsid w:val="00806F89"/>
    <w:rsid w:val="0080737C"/>
    <w:rsid w:val="00807460"/>
    <w:rsid w:val="00807653"/>
    <w:rsid w:val="00807C21"/>
    <w:rsid w:val="00810925"/>
    <w:rsid w:val="0081097E"/>
    <w:rsid w:val="00810BCD"/>
    <w:rsid w:val="00810F0F"/>
    <w:rsid w:val="0081112F"/>
    <w:rsid w:val="00811157"/>
    <w:rsid w:val="008115EE"/>
    <w:rsid w:val="00811CB1"/>
    <w:rsid w:val="00811F5B"/>
    <w:rsid w:val="0081263C"/>
    <w:rsid w:val="00812886"/>
    <w:rsid w:val="00813080"/>
    <w:rsid w:val="0081381B"/>
    <w:rsid w:val="0081392F"/>
    <w:rsid w:val="00813D2C"/>
    <w:rsid w:val="00813DC0"/>
    <w:rsid w:val="00813E06"/>
    <w:rsid w:val="00814493"/>
    <w:rsid w:val="00814D59"/>
    <w:rsid w:val="00815037"/>
    <w:rsid w:val="008156C0"/>
    <w:rsid w:val="008157D3"/>
    <w:rsid w:val="00815982"/>
    <w:rsid w:val="00815A84"/>
    <w:rsid w:val="008163C2"/>
    <w:rsid w:val="0081660F"/>
    <w:rsid w:val="00816F07"/>
    <w:rsid w:val="00817796"/>
    <w:rsid w:val="00817B49"/>
    <w:rsid w:val="00817BD7"/>
    <w:rsid w:val="00817D0A"/>
    <w:rsid w:val="008201C8"/>
    <w:rsid w:val="008206E4"/>
    <w:rsid w:val="008208C0"/>
    <w:rsid w:val="00820E5E"/>
    <w:rsid w:val="00821455"/>
    <w:rsid w:val="008215C8"/>
    <w:rsid w:val="0082187F"/>
    <w:rsid w:val="008218D0"/>
    <w:rsid w:val="00821ADD"/>
    <w:rsid w:val="00821E84"/>
    <w:rsid w:val="0082254C"/>
    <w:rsid w:val="00822935"/>
    <w:rsid w:val="00822CAB"/>
    <w:rsid w:val="008231A4"/>
    <w:rsid w:val="00823B69"/>
    <w:rsid w:val="00823E6F"/>
    <w:rsid w:val="0082460E"/>
    <w:rsid w:val="008247B0"/>
    <w:rsid w:val="008253DB"/>
    <w:rsid w:val="00825631"/>
    <w:rsid w:val="008259CD"/>
    <w:rsid w:val="00825BF7"/>
    <w:rsid w:val="0082613D"/>
    <w:rsid w:val="008264A8"/>
    <w:rsid w:val="00826538"/>
    <w:rsid w:val="00827233"/>
    <w:rsid w:val="008273EE"/>
    <w:rsid w:val="00827555"/>
    <w:rsid w:val="00827F18"/>
    <w:rsid w:val="0083040E"/>
    <w:rsid w:val="00830520"/>
    <w:rsid w:val="0083074B"/>
    <w:rsid w:val="00830DA3"/>
    <w:rsid w:val="00831211"/>
    <w:rsid w:val="008319D6"/>
    <w:rsid w:val="008319EC"/>
    <w:rsid w:val="00831F4B"/>
    <w:rsid w:val="00831FEC"/>
    <w:rsid w:val="00832A73"/>
    <w:rsid w:val="00832A7C"/>
    <w:rsid w:val="00832ADB"/>
    <w:rsid w:val="00832BE7"/>
    <w:rsid w:val="00832DFA"/>
    <w:rsid w:val="00833069"/>
    <w:rsid w:val="00833268"/>
    <w:rsid w:val="008336E5"/>
    <w:rsid w:val="00833C05"/>
    <w:rsid w:val="00833FC3"/>
    <w:rsid w:val="00834181"/>
    <w:rsid w:val="00834443"/>
    <w:rsid w:val="00834B48"/>
    <w:rsid w:val="00834E88"/>
    <w:rsid w:val="0083510C"/>
    <w:rsid w:val="00835318"/>
    <w:rsid w:val="00835576"/>
    <w:rsid w:val="0083570C"/>
    <w:rsid w:val="0083697F"/>
    <w:rsid w:val="00836B86"/>
    <w:rsid w:val="008370D0"/>
    <w:rsid w:val="008377B5"/>
    <w:rsid w:val="008377FC"/>
    <w:rsid w:val="00837A27"/>
    <w:rsid w:val="00837D89"/>
    <w:rsid w:val="008402E6"/>
    <w:rsid w:val="00840565"/>
    <w:rsid w:val="008409E7"/>
    <w:rsid w:val="00840EF1"/>
    <w:rsid w:val="00840FE2"/>
    <w:rsid w:val="0084116F"/>
    <w:rsid w:val="0084155E"/>
    <w:rsid w:val="008415C2"/>
    <w:rsid w:val="008416A5"/>
    <w:rsid w:val="00841843"/>
    <w:rsid w:val="0084194A"/>
    <w:rsid w:val="00843259"/>
    <w:rsid w:val="00843517"/>
    <w:rsid w:val="008435ED"/>
    <w:rsid w:val="008437D4"/>
    <w:rsid w:val="00843824"/>
    <w:rsid w:val="008438D3"/>
    <w:rsid w:val="00843F95"/>
    <w:rsid w:val="0084408B"/>
    <w:rsid w:val="00844287"/>
    <w:rsid w:val="008443C0"/>
    <w:rsid w:val="0084458D"/>
    <w:rsid w:val="00844639"/>
    <w:rsid w:val="00844A46"/>
    <w:rsid w:val="00844E50"/>
    <w:rsid w:val="00845354"/>
    <w:rsid w:val="008454E9"/>
    <w:rsid w:val="008454FE"/>
    <w:rsid w:val="008456FF"/>
    <w:rsid w:val="00845C3C"/>
    <w:rsid w:val="00845ECB"/>
    <w:rsid w:val="00845ED2"/>
    <w:rsid w:val="00846960"/>
    <w:rsid w:val="00847196"/>
    <w:rsid w:val="0084720C"/>
    <w:rsid w:val="008478B3"/>
    <w:rsid w:val="00847F43"/>
    <w:rsid w:val="008501A5"/>
    <w:rsid w:val="00850F53"/>
    <w:rsid w:val="00850FCE"/>
    <w:rsid w:val="00852019"/>
    <w:rsid w:val="008524A9"/>
    <w:rsid w:val="0085295F"/>
    <w:rsid w:val="0085334B"/>
    <w:rsid w:val="008535F0"/>
    <w:rsid w:val="00853A17"/>
    <w:rsid w:val="0085414B"/>
    <w:rsid w:val="0085416B"/>
    <w:rsid w:val="008542F8"/>
    <w:rsid w:val="008545ED"/>
    <w:rsid w:val="00854B3C"/>
    <w:rsid w:val="00854EF0"/>
    <w:rsid w:val="00854FE7"/>
    <w:rsid w:val="00855520"/>
    <w:rsid w:val="00855C85"/>
    <w:rsid w:val="008561A6"/>
    <w:rsid w:val="00856501"/>
    <w:rsid w:val="0085687D"/>
    <w:rsid w:val="00856A4F"/>
    <w:rsid w:val="00856C7B"/>
    <w:rsid w:val="00856C9D"/>
    <w:rsid w:val="00857558"/>
    <w:rsid w:val="00857595"/>
    <w:rsid w:val="00857709"/>
    <w:rsid w:val="008579FB"/>
    <w:rsid w:val="00857A59"/>
    <w:rsid w:val="00857BA2"/>
    <w:rsid w:val="00857D5E"/>
    <w:rsid w:val="008603AA"/>
    <w:rsid w:val="008605FE"/>
    <w:rsid w:val="00860629"/>
    <w:rsid w:val="0086081C"/>
    <w:rsid w:val="0086114C"/>
    <w:rsid w:val="0086115A"/>
    <w:rsid w:val="008611C4"/>
    <w:rsid w:val="008617AF"/>
    <w:rsid w:val="00861833"/>
    <w:rsid w:val="008619FF"/>
    <w:rsid w:val="00861BE6"/>
    <w:rsid w:val="008622C8"/>
    <w:rsid w:val="00862C0C"/>
    <w:rsid w:val="00862C57"/>
    <w:rsid w:val="00862D15"/>
    <w:rsid w:val="00863299"/>
    <w:rsid w:val="00863D4C"/>
    <w:rsid w:val="00864128"/>
    <w:rsid w:val="00864168"/>
    <w:rsid w:val="008645BB"/>
    <w:rsid w:val="00864661"/>
    <w:rsid w:val="008648A3"/>
    <w:rsid w:val="008648C0"/>
    <w:rsid w:val="0086490D"/>
    <w:rsid w:val="00864935"/>
    <w:rsid w:val="00864C1F"/>
    <w:rsid w:val="00864CD4"/>
    <w:rsid w:val="00864E06"/>
    <w:rsid w:val="00864EB9"/>
    <w:rsid w:val="008652F3"/>
    <w:rsid w:val="00865A81"/>
    <w:rsid w:val="00865B49"/>
    <w:rsid w:val="00865E21"/>
    <w:rsid w:val="00865FDC"/>
    <w:rsid w:val="008660B5"/>
    <w:rsid w:val="008660BB"/>
    <w:rsid w:val="008660D1"/>
    <w:rsid w:val="008661AA"/>
    <w:rsid w:val="00866783"/>
    <w:rsid w:val="008668DD"/>
    <w:rsid w:val="00866A16"/>
    <w:rsid w:val="00866AE2"/>
    <w:rsid w:val="00867829"/>
    <w:rsid w:val="00867B4C"/>
    <w:rsid w:val="00867E26"/>
    <w:rsid w:val="00867EFC"/>
    <w:rsid w:val="0087047D"/>
    <w:rsid w:val="00870A75"/>
    <w:rsid w:val="00870B4B"/>
    <w:rsid w:val="00870CE6"/>
    <w:rsid w:val="008711F4"/>
    <w:rsid w:val="00871B1E"/>
    <w:rsid w:val="00871FA1"/>
    <w:rsid w:val="0087202F"/>
    <w:rsid w:val="00872057"/>
    <w:rsid w:val="00872A8F"/>
    <w:rsid w:val="00872BDD"/>
    <w:rsid w:val="00872D95"/>
    <w:rsid w:val="00872E09"/>
    <w:rsid w:val="00872F7E"/>
    <w:rsid w:val="008733EA"/>
    <w:rsid w:val="008734D4"/>
    <w:rsid w:val="008741A3"/>
    <w:rsid w:val="008741EF"/>
    <w:rsid w:val="0087537A"/>
    <w:rsid w:val="008756D8"/>
    <w:rsid w:val="00875B39"/>
    <w:rsid w:val="00875C28"/>
    <w:rsid w:val="00875C42"/>
    <w:rsid w:val="00875E14"/>
    <w:rsid w:val="00876471"/>
    <w:rsid w:val="00876478"/>
    <w:rsid w:val="00876488"/>
    <w:rsid w:val="008766D1"/>
    <w:rsid w:val="00876BB6"/>
    <w:rsid w:val="00876E86"/>
    <w:rsid w:val="00876F19"/>
    <w:rsid w:val="0087702A"/>
    <w:rsid w:val="00877368"/>
    <w:rsid w:val="00877399"/>
    <w:rsid w:val="00877531"/>
    <w:rsid w:val="00877558"/>
    <w:rsid w:val="008777AB"/>
    <w:rsid w:val="00877E3F"/>
    <w:rsid w:val="00877F9B"/>
    <w:rsid w:val="008800C9"/>
    <w:rsid w:val="008808BC"/>
    <w:rsid w:val="00880A0E"/>
    <w:rsid w:val="00880C27"/>
    <w:rsid w:val="00880F69"/>
    <w:rsid w:val="008811E3"/>
    <w:rsid w:val="008816BC"/>
    <w:rsid w:val="00881BEA"/>
    <w:rsid w:val="00881EB1"/>
    <w:rsid w:val="00882192"/>
    <w:rsid w:val="008825E2"/>
    <w:rsid w:val="0088279E"/>
    <w:rsid w:val="00882E0B"/>
    <w:rsid w:val="0088303A"/>
    <w:rsid w:val="00883085"/>
    <w:rsid w:val="008832EC"/>
    <w:rsid w:val="00883393"/>
    <w:rsid w:val="008838B4"/>
    <w:rsid w:val="00883BAC"/>
    <w:rsid w:val="00884232"/>
    <w:rsid w:val="0088429C"/>
    <w:rsid w:val="00884823"/>
    <w:rsid w:val="0088497B"/>
    <w:rsid w:val="0088514E"/>
    <w:rsid w:val="00885B64"/>
    <w:rsid w:val="00885BBC"/>
    <w:rsid w:val="00886507"/>
    <w:rsid w:val="00886BE6"/>
    <w:rsid w:val="00887759"/>
    <w:rsid w:val="00887B6A"/>
    <w:rsid w:val="00887CB2"/>
    <w:rsid w:val="00887DDB"/>
    <w:rsid w:val="00890067"/>
    <w:rsid w:val="00890081"/>
    <w:rsid w:val="008900F0"/>
    <w:rsid w:val="0089061F"/>
    <w:rsid w:val="00890A21"/>
    <w:rsid w:val="00891360"/>
    <w:rsid w:val="0089194E"/>
    <w:rsid w:val="00892128"/>
    <w:rsid w:val="00892502"/>
    <w:rsid w:val="00892530"/>
    <w:rsid w:val="0089259D"/>
    <w:rsid w:val="00892F00"/>
    <w:rsid w:val="008930AE"/>
    <w:rsid w:val="0089318C"/>
    <w:rsid w:val="00893222"/>
    <w:rsid w:val="00893769"/>
    <w:rsid w:val="00893A05"/>
    <w:rsid w:val="00893FD3"/>
    <w:rsid w:val="00894406"/>
    <w:rsid w:val="00894418"/>
    <w:rsid w:val="00894A51"/>
    <w:rsid w:val="00894A62"/>
    <w:rsid w:val="00894B37"/>
    <w:rsid w:val="00894F9C"/>
    <w:rsid w:val="00895124"/>
    <w:rsid w:val="00895497"/>
    <w:rsid w:val="008954F5"/>
    <w:rsid w:val="00895B48"/>
    <w:rsid w:val="00895B61"/>
    <w:rsid w:val="00895F71"/>
    <w:rsid w:val="00896442"/>
    <w:rsid w:val="008964AE"/>
    <w:rsid w:val="00896620"/>
    <w:rsid w:val="0089664E"/>
    <w:rsid w:val="0089694B"/>
    <w:rsid w:val="00896EB9"/>
    <w:rsid w:val="00896FCE"/>
    <w:rsid w:val="00897049"/>
    <w:rsid w:val="00897430"/>
    <w:rsid w:val="008974DF"/>
    <w:rsid w:val="0089771D"/>
    <w:rsid w:val="00897C11"/>
    <w:rsid w:val="00897F29"/>
    <w:rsid w:val="008A0E54"/>
    <w:rsid w:val="008A11FE"/>
    <w:rsid w:val="008A144A"/>
    <w:rsid w:val="008A2A9F"/>
    <w:rsid w:val="008A2F3C"/>
    <w:rsid w:val="008A3449"/>
    <w:rsid w:val="008A36EB"/>
    <w:rsid w:val="008A38B1"/>
    <w:rsid w:val="008A3A37"/>
    <w:rsid w:val="008A3D03"/>
    <w:rsid w:val="008A41D9"/>
    <w:rsid w:val="008A435B"/>
    <w:rsid w:val="008A47E3"/>
    <w:rsid w:val="008A48C2"/>
    <w:rsid w:val="008A50B3"/>
    <w:rsid w:val="008A5388"/>
    <w:rsid w:val="008A5BB3"/>
    <w:rsid w:val="008A622D"/>
    <w:rsid w:val="008A658A"/>
    <w:rsid w:val="008A6594"/>
    <w:rsid w:val="008A668B"/>
    <w:rsid w:val="008A670D"/>
    <w:rsid w:val="008A6956"/>
    <w:rsid w:val="008A69A0"/>
    <w:rsid w:val="008A6E1D"/>
    <w:rsid w:val="008A6EEA"/>
    <w:rsid w:val="008A7062"/>
    <w:rsid w:val="008A7227"/>
    <w:rsid w:val="008A747F"/>
    <w:rsid w:val="008A770A"/>
    <w:rsid w:val="008A7BAD"/>
    <w:rsid w:val="008A7DC6"/>
    <w:rsid w:val="008A7EB6"/>
    <w:rsid w:val="008A7FD0"/>
    <w:rsid w:val="008B054F"/>
    <w:rsid w:val="008B0604"/>
    <w:rsid w:val="008B0AC0"/>
    <w:rsid w:val="008B0E19"/>
    <w:rsid w:val="008B1355"/>
    <w:rsid w:val="008B1649"/>
    <w:rsid w:val="008B16BB"/>
    <w:rsid w:val="008B1785"/>
    <w:rsid w:val="008B2883"/>
    <w:rsid w:val="008B2FBD"/>
    <w:rsid w:val="008B307C"/>
    <w:rsid w:val="008B327F"/>
    <w:rsid w:val="008B32C7"/>
    <w:rsid w:val="008B333E"/>
    <w:rsid w:val="008B3765"/>
    <w:rsid w:val="008B3A66"/>
    <w:rsid w:val="008B3C4D"/>
    <w:rsid w:val="008B4148"/>
    <w:rsid w:val="008B4579"/>
    <w:rsid w:val="008B4620"/>
    <w:rsid w:val="008B47E4"/>
    <w:rsid w:val="008B509B"/>
    <w:rsid w:val="008B5653"/>
    <w:rsid w:val="008B5DA4"/>
    <w:rsid w:val="008B5E8B"/>
    <w:rsid w:val="008B61A7"/>
    <w:rsid w:val="008B63EF"/>
    <w:rsid w:val="008B6BC0"/>
    <w:rsid w:val="008B6FAE"/>
    <w:rsid w:val="008B72D7"/>
    <w:rsid w:val="008B7B94"/>
    <w:rsid w:val="008B7C15"/>
    <w:rsid w:val="008B7F95"/>
    <w:rsid w:val="008C0E9B"/>
    <w:rsid w:val="008C1069"/>
    <w:rsid w:val="008C18A9"/>
    <w:rsid w:val="008C18B3"/>
    <w:rsid w:val="008C1EFD"/>
    <w:rsid w:val="008C1F3C"/>
    <w:rsid w:val="008C2037"/>
    <w:rsid w:val="008C20DB"/>
    <w:rsid w:val="008C239A"/>
    <w:rsid w:val="008C2F67"/>
    <w:rsid w:val="008C3634"/>
    <w:rsid w:val="008C374F"/>
    <w:rsid w:val="008C3A8B"/>
    <w:rsid w:val="008C3B87"/>
    <w:rsid w:val="008C42C1"/>
    <w:rsid w:val="008C4D36"/>
    <w:rsid w:val="008C5141"/>
    <w:rsid w:val="008C5306"/>
    <w:rsid w:val="008C5433"/>
    <w:rsid w:val="008C5DC2"/>
    <w:rsid w:val="008C6877"/>
    <w:rsid w:val="008C6C65"/>
    <w:rsid w:val="008C6CD5"/>
    <w:rsid w:val="008C752A"/>
    <w:rsid w:val="008C781D"/>
    <w:rsid w:val="008C7A47"/>
    <w:rsid w:val="008D0621"/>
    <w:rsid w:val="008D064C"/>
    <w:rsid w:val="008D075B"/>
    <w:rsid w:val="008D0ACC"/>
    <w:rsid w:val="008D1BC9"/>
    <w:rsid w:val="008D1FC9"/>
    <w:rsid w:val="008D2883"/>
    <w:rsid w:val="008D2B6D"/>
    <w:rsid w:val="008D4E00"/>
    <w:rsid w:val="008D4F2B"/>
    <w:rsid w:val="008D5278"/>
    <w:rsid w:val="008D5959"/>
    <w:rsid w:val="008D596E"/>
    <w:rsid w:val="008D65A7"/>
    <w:rsid w:val="008D6614"/>
    <w:rsid w:val="008D6916"/>
    <w:rsid w:val="008D6CF5"/>
    <w:rsid w:val="008D70B1"/>
    <w:rsid w:val="008D70CC"/>
    <w:rsid w:val="008D7129"/>
    <w:rsid w:val="008D750F"/>
    <w:rsid w:val="008D757C"/>
    <w:rsid w:val="008D78B7"/>
    <w:rsid w:val="008E0161"/>
    <w:rsid w:val="008E0AD1"/>
    <w:rsid w:val="008E0E76"/>
    <w:rsid w:val="008E1440"/>
    <w:rsid w:val="008E1941"/>
    <w:rsid w:val="008E2A86"/>
    <w:rsid w:val="008E2E53"/>
    <w:rsid w:val="008E311C"/>
    <w:rsid w:val="008E31E3"/>
    <w:rsid w:val="008E36FE"/>
    <w:rsid w:val="008E3ABA"/>
    <w:rsid w:val="008E3BCA"/>
    <w:rsid w:val="008E3C3B"/>
    <w:rsid w:val="008E3C7A"/>
    <w:rsid w:val="008E3DAE"/>
    <w:rsid w:val="008E4034"/>
    <w:rsid w:val="008E473E"/>
    <w:rsid w:val="008E4B3C"/>
    <w:rsid w:val="008E543B"/>
    <w:rsid w:val="008E565D"/>
    <w:rsid w:val="008E5766"/>
    <w:rsid w:val="008E5D3F"/>
    <w:rsid w:val="008E5E1B"/>
    <w:rsid w:val="008E5E68"/>
    <w:rsid w:val="008E5E80"/>
    <w:rsid w:val="008E60EB"/>
    <w:rsid w:val="008E6310"/>
    <w:rsid w:val="008E6443"/>
    <w:rsid w:val="008E6C75"/>
    <w:rsid w:val="008E7386"/>
    <w:rsid w:val="008E7BA3"/>
    <w:rsid w:val="008E7E66"/>
    <w:rsid w:val="008E7E8A"/>
    <w:rsid w:val="008F0957"/>
    <w:rsid w:val="008F136F"/>
    <w:rsid w:val="008F1372"/>
    <w:rsid w:val="008F1766"/>
    <w:rsid w:val="008F18D1"/>
    <w:rsid w:val="008F2127"/>
    <w:rsid w:val="008F25D3"/>
    <w:rsid w:val="008F2648"/>
    <w:rsid w:val="008F2D49"/>
    <w:rsid w:val="008F3116"/>
    <w:rsid w:val="008F320D"/>
    <w:rsid w:val="008F3855"/>
    <w:rsid w:val="008F39FB"/>
    <w:rsid w:val="008F4C74"/>
    <w:rsid w:val="008F4DA1"/>
    <w:rsid w:val="008F4E15"/>
    <w:rsid w:val="008F4F5D"/>
    <w:rsid w:val="008F55C1"/>
    <w:rsid w:val="008F5B1A"/>
    <w:rsid w:val="008F64E4"/>
    <w:rsid w:val="008F65CA"/>
    <w:rsid w:val="008F6759"/>
    <w:rsid w:val="008F68EA"/>
    <w:rsid w:val="008F6ACC"/>
    <w:rsid w:val="008F709A"/>
    <w:rsid w:val="008F73E2"/>
    <w:rsid w:val="008F7460"/>
    <w:rsid w:val="008F7A8B"/>
    <w:rsid w:val="008F7ACC"/>
    <w:rsid w:val="008F7BBC"/>
    <w:rsid w:val="008F7D0C"/>
    <w:rsid w:val="008F7F10"/>
    <w:rsid w:val="0090059F"/>
    <w:rsid w:val="009006FF"/>
    <w:rsid w:val="009007D0"/>
    <w:rsid w:val="00900840"/>
    <w:rsid w:val="00900902"/>
    <w:rsid w:val="0090095A"/>
    <w:rsid w:val="00900E60"/>
    <w:rsid w:val="0090141A"/>
    <w:rsid w:val="00901D3D"/>
    <w:rsid w:val="00901ED2"/>
    <w:rsid w:val="009026A9"/>
    <w:rsid w:val="00902764"/>
    <w:rsid w:val="009028C9"/>
    <w:rsid w:val="00902C13"/>
    <w:rsid w:val="00902CAD"/>
    <w:rsid w:val="00902CD9"/>
    <w:rsid w:val="00902D1F"/>
    <w:rsid w:val="009032D7"/>
    <w:rsid w:val="0090346D"/>
    <w:rsid w:val="009035F6"/>
    <w:rsid w:val="00903BD6"/>
    <w:rsid w:val="00903C6D"/>
    <w:rsid w:val="00903E18"/>
    <w:rsid w:val="00903EC1"/>
    <w:rsid w:val="009043D1"/>
    <w:rsid w:val="00904698"/>
    <w:rsid w:val="00904931"/>
    <w:rsid w:val="00904D06"/>
    <w:rsid w:val="009050E3"/>
    <w:rsid w:val="009052C0"/>
    <w:rsid w:val="009052C5"/>
    <w:rsid w:val="009057CE"/>
    <w:rsid w:val="00905FD6"/>
    <w:rsid w:val="009060D2"/>
    <w:rsid w:val="0090637C"/>
    <w:rsid w:val="009065F3"/>
    <w:rsid w:val="009069E2"/>
    <w:rsid w:val="00906C9A"/>
    <w:rsid w:val="00906FD1"/>
    <w:rsid w:val="00907192"/>
    <w:rsid w:val="00907423"/>
    <w:rsid w:val="00907618"/>
    <w:rsid w:val="00907750"/>
    <w:rsid w:val="009079B3"/>
    <w:rsid w:val="00907D16"/>
    <w:rsid w:val="009107CE"/>
    <w:rsid w:val="00910C18"/>
    <w:rsid w:val="0091160D"/>
    <w:rsid w:val="00911B25"/>
    <w:rsid w:val="0091213B"/>
    <w:rsid w:val="00912763"/>
    <w:rsid w:val="00912AE0"/>
    <w:rsid w:val="00912D8C"/>
    <w:rsid w:val="00913266"/>
    <w:rsid w:val="009135AF"/>
    <w:rsid w:val="00913663"/>
    <w:rsid w:val="009136F0"/>
    <w:rsid w:val="00913933"/>
    <w:rsid w:val="009139D6"/>
    <w:rsid w:val="0091416B"/>
    <w:rsid w:val="00914608"/>
    <w:rsid w:val="00914817"/>
    <w:rsid w:val="00914EA9"/>
    <w:rsid w:val="00915015"/>
    <w:rsid w:val="00915035"/>
    <w:rsid w:val="009150FE"/>
    <w:rsid w:val="009154EA"/>
    <w:rsid w:val="00915508"/>
    <w:rsid w:val="00915585"/>
    <w:rsid w:val="0091558A"/>
    <w:rsid w:val="00915682"/>
    <w:rsid w:val="00916762"/>
    <w:rsid w:val="009168E1"/>
    <w:rsid w:val="009169A2"/>
    <w:rsid w:val="00916F5A"/>
    <w:rsid w:val="00916F92"/>
    <w:rsid w:val="0091711D"/>
    <w:rsid w:val="0091729A"/>
    <w:rsid w:val="009172D6"/>
    <w:rsid w:val="00917709"/>
    <w:rsid w:val="009204A6"/>
    <w:rsid w:val="0092089D"/>
    <w:rsid w:val="00920F36"/>
    <w:rsid w:val="00920FCD"/>
    <w:rsid w:val="009214DB"/>
    <w:rsid w:val="00921AE4"/>
    <w:rsid w:val="00921BC7"/>
    <w:rsid w:val="00922977"/>
    <w:rsid w:val="009229F6"/>
    <w:rsid w:val="00922B9F"/>
    <w:rsid w:val="009235C1"/>
    <w:rsid w:val="00923CEE"/>
    <w:rsid w:val="00923D38"/>
    <w:rsid w:val="00923F52"/>
    <w:rsid w:val="00924806"/>
    <w:rsid w:val="009256D8"/>
    <w:rsid w:val="00925778"/>
    <w:rsid w:val="00925E0E"/>
    <w:rsid w:val="00925EF4"/>
    <w:rsid w:val="00925F05"/>
    <w:rsid w:val="00926238"/>
    <w:rsid w:val="00926484"/>
    <w:rsid w:val="0092675E"/>
    <w:rsid w:val="00926A4B"/>
    <w:rsid w:val="009279D6"/>
    <w:rsid w:val="00927C3E"/>
    <w:rsid w:val="00927C84"/>
    <w:rsid w:val="00927DC4"/>
    <w:rsid w:val="00927DE1"/>
    <w:rsid w:val="00927FCB"/>
    <w:rsid w:val="0093009C"/>
    <w:rsid w:val="00930305"/>
    <w:rsid w:val="009305B9"/>
    <w:rsid w:val="009308FD"/>
    <w:rsid w:val="00930A4E"/>
    <w:rsid w:val="0093101F"/>
    <w:rsid w:val="00931C3E"/>
    <w:rsid w:val="009320A7"/>
    <w:rsid w:val="00932341"/>
    <w:rsid w:val="00932914"/>
    <w:rsid w:val="009329EC"/>
    <w:rsid w:val="0093334A"/>
    <w:rsid w:val="00933B1E"/>
    <w:rsid w:val="009343FE"/>
    <w:rsid w:val="0093456C"/>
    <w:rsid w:val="009347AE"/>
    <w:rsid w:val="00935C04"/>
    <w:rsid w:val="00935C8D"/>
    <w:rsid w:val="00936D40"/>
    <w:rsid w:val="009378D0"/>
    <w:rsid w:val="00937A52"/>
    <w:rsid w:val="00937A76"/>
    <w:rsid w:val="009403E3"/>
    <w:rsid w:val="009404C3"/>
    <w:rsid w:val="00940793"/>
    <w:rsid w:val="009408D4"/>
    <w:rsid w:val="00940E87"/>
    <w:rsid w:val="00940F2E"/>
    <w:rsid w:val="0094123D"/>
    <w:rsid w:val="009413E8"/>
    <w:rsid w:val="0094186C"/>
    <w:rsid w:val="00941C5B"/>
    <w:rsid w:val="009421E0"/>
    <w:rsid w:val="0094276B"/>
    <w:rsid w:val="00942960"/>
    <w:rsid w:val="00942AB8"/>
    <w:rsid w:val="009431BF"/>
    <w:rsid w:val="009438B4"/>
    <w:rsid w:val="0094399F"/>
    <w:rsid w:val="00943A19"/>
    <w:rsid w:val="00943A8C"/>
    <w:rsid w:val="00943D98"/>
    <w:rsid w:val="00943E44"/>
    <w:rsid w:val="00944184"/>
    <w:rsid w:val="0094494F"/>
    <w:rsid w:val="00945245"/>
    <w:rsid w:val="009457B9"/>
    <w:rsid w:val="009459BC"/>
    <w:rsid w:val="009459CE"/>
    <w:rsid w:val="0094625E"/>
    <w:rsid w:val="00946C0F"/>
    <w:rsid w:val="00946F32"/>
    <w:rsid w:val="0094722F"/>
    <w:rsid w:val="0094761B"/>
    <w:rsid w:val="00947A06"/>
    <w:rsid w:val="00947A51"/>
    <w:rsid w:val="00947F2B"/>
    <w:rsid w:val="00950069"/>
    <w:rsid w:val="009500AE"/>
    <w:rsid w:val="009502AA"/>
    <w:rsid w:val="009505F5"/>
    <w:rsid w:val="00950870"/>
    <w:rsid w:val="009509C1"/>
    <w:rsid w:val="0095189A"/>
    <w:rsid w:val="009518C4"/>
    <w:rsid w:val="00951E86"/>
    <w:rsid w:val="009524AA"/>
    <w:rsid w:val="009527EC"/>
    <w:rsid w:val="00953142"/>
    <w:rsid w:val="0095324C"/>
    <w:rsid w:val="009536EF"/>
    <w:rsid w:val="009538B7"/>
    <w:rsid w:val="009544C1"/>
    <w:rsid w:val="00954804"/>
    <w:rsid w:val="009554EC"/>
    <w:rsid w:val="0095562B"/>
    <w:rsid w:val="00955715"/>
    <w:rsid w:val="00955AA1"/>
    <w:rsid w:val="00955CA3"/>
    <w:rsid w:val="00955DE5"/>
    <w:rsid w:val="0095611E"/>
    <w:rsid w:val="0095647D"/>
    <w:rsid w:val="00956AE6"/>
    <w:rsid w:val="00956D29"/>
    <w:rsid w:val="00956F81"/>
    <w:rsid w:val="00956FE1"/>
    <w:rsid w:val="009572E4"/>
    <w:rsid w:val="009573FC"/>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3364"/>
    <w:rsid w:val="00963371"/>
    <w:rsid w:val="009633EC"/>
    <w:rsid w:val="00963F34"/>
    <w:rsid w:val="00964591"/>
    <w:rsid w:val="00964598"/>
    <w:rsid w:val="00964D4F"/>
    <w:rsid w:val="00964DD6"/>
    <w:rsid w:val="00964F8D"/>
    <w:rsid w:val="009651EA"/>
    <w:rsid w:val="009653D7"/>
    <w:rsid w:val="00965402"/>
    <w:rsid w:val="009655C5"/>
    <w:rsid w:val="00965630"/>
    <w:rsid w:val="009659D3"/>
    <w:rsid w:val="00965A84"/>
    <w:rsid w:val="00965E38"/>
    <w:rsid w:val="00965FDF"/>
    <w:rsid w:val="00966328"/>
    <w:rsid w:val="0096642A"/>
    <w:rsid w:val="0096646F"/>
    <w:rsid w:val="00966694"/>
    <w:rsid w:val="009668B2"/>
    <w:rsid w:val="009669FC"/>
    <w:rsid w:val="00966F04"/>
    <w:rsid w:val="00967112"/>
    <w:rsid w:val="00967E63"/>
    <w:rsid w:val="009702A1"/>
    <w:rsid w:val="0097033D"/>
    <w:rsid w:val="00970402"/>
    <w:rsid w:val="00970655"/>
    <w:rsid w:val="00970691"/>
    <w:rsid w:val="00970974"/>
    <w:rsid w:val="00970A78"/>
    <w:rsid w:val="00970BE7"/>
    <w:rsid w:val="00971009"/>
    <w:rsid w:val="00971891"/>
    <w:rsid w:val="00971920"/>
    <w:rsid w:val="00971F4B"/>
    <w:rsid w:val="009722C0"/>
    <w:rsid w:val="0097294C"/>
    <w:rsid w:val="009729D8"/>
    <w:rsid w:val="00972B30"/>
    <w:rsid w:val="00972BF5"/>
    <w:rsid w:val="00972F09"/>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01"/>
    <w:rsid w:val="009764AA"/>
    <w:rsid w:val="00977176"/>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4045"/>
    <w:rsid w:val="009840F0"/>
    <w:rsid w:val="00984531"/>
    <w:rsid w:val="0098483C"/>
    <w:rsid w:val="00984BF2"/>
    <w:rsid w:val="00984EE6"/>
    <w:rsid w:val="009853FC"/>
    <w:rsid w:val="009859BB"/>
    <w:rsid w:val="00985B69"/>
    <w:rsid w:val="00985BE7"/>
    <w:rsid w:val="009868B4"/>
    <w:rsid w:val="00986AD8"/>
    <w:rsid w:val="00986FA2"/>
    <w:rsid w:val="009870BD"/>
    <w:rsid w:val="0098758A"/>
    <w:rsid w:val="00990036"/>
    <w:rsid w:val="00990058"/>
    <w:rsid w:val="009914BB"/>
    <w:rsid w:val="00991788"/>
    <w:rsid w:val="00991D9D"/>
    <w:rsid w:val="00991FDB"/>
    <w:rsid w:val="0099214A"/>
    <w:rsid w:val="00992C26"/>
    <w:rsid w:val="00992E5F"/>
    <w:rsid w:val="009932EB"/>
    <w:rsid w:val="00993CAE"/>
    <w:rsid w:val="00993E75"/>
    <w:rsid w:val="00993EA7"/>
    <w:rsid w:val="00994498"/>
    <w:rsid w:val="0099494A"/>
    <w:rsid w:val="00994B46"/>
    <w:rsid w:val="00994C12"/>
    <w:rsid w:val="00994D8E"/>
    <w:rsid w:val="00994DB5"/>
    <w:rsid w:val="00994E56"/>
    <w:rsid w:val="00995C43"/>
    <w:rsid w:val="00995DF5"/>
    <w:rsid w:val="00995E7B"/>
    <w:rsid w:val="00996127"/>
    <w:rsid w:val="009961AE"/>
    <w:rsid w:val="0099623D"/>
    <w:rsid w:val="009964EE"/>
    <w:rsid w:val="00996C72"/>
    <w:rsid w:val="00996F1C"/>
    <w:rsid w:val="00996F4F"/>
    <w:rsid w:val="0099707A"/>
    <w:rsid w:val="009971B4"/>
    <w:rsid w:val="009973F1"/>
    <w:rsid w:val="009A01EC"/>
    <w:rsid w:val="009A027E"/>
    <w:rsid w:val="009A0402"/>
    <w:rsid w:val="009A08F5"/>
    <w:rsid w:val="009A1DD4"/>
    <w:rsid w:val="009A225B"/>
    <w:rsid w:val="009A2DD2"/>
    <w:rsid w:val="009A34FC"/>
    <w:rsid w:val="009A3745"/>
    <w:rsid w:val="009A3B64"/>
    <w:rsid w:val="009A3FB2"/>
    <w:rsid w:val="009A47CF"/>
    <w:rsid w:val="009A47D7"/>
    <w:rsid w:val="009A4F1E"/>
    <w:rsid w:val="009A517B"/>
    <w:rsid w:val="009A5324"/>
    <w:rsid w:val="009A555F"/>
    <w:rsid w:val="009A5D4A"/>
    <w:rsid w:val="009A6064"/>
    <w:rsid w:val="009A621A"/>
    <w:rsid w:val="009A6846"/>
    <w:rsid w:val="009A7374"/>
    <w:rsid w:val="009A7A3F"/>
    <w:rsid w:val="009A7DDB"/>
    <w:rsid w:val="009A7E41"/>
    <w:rsid w:val="009B0532"/>
    <w:rsid w:val="009B0D27"/>
    <w:rsid w:val="009B0DF8"/>
    <w:rsid w:val="009B118C"/>
    <w:rsid w:val="009B18E3"/>
    <w:rsid w:val="009B198D"/>
    <w:rsid w:val="009B236D"/>
    <w:rsid w:val="009B2742"/>
    <w:rsid w:val="009B2A3B"/>
    <w:rsid w:val="009B2C0B"/>
    <w:rsid w:val="009B2F3B"/>
    <w:rsid w:val="009B3555"/>
    <w:rsid w:val="009B3749"/>
    <w:rsid w:val="009B3BCB"/>
    <w:rsid w:val="009B455A"/>
    <w:rsid w:val="009B4C4B"/>
    <w:rsid w:val="009B5273"/>
    <w:rsid w:val="009B5301"/>
    <w:rsid w:val="009B563D"/>
    <w:rsid w:val="009B605B"/>
    <w:rsid w:val="009B6337"/>
    <w:rsid w:val="009B646F"/>
    <w:rsid w:val="009B651A"/>
    <w:rsid w:val="009B7450"/>
    <w:rsid w:val="009B777D"/>
    <w:rsid w:val="009B7886"/>
    <w:rsid w:val="009B7C7D"/>
    <w:rsid w:val="009C016F"/>
    <w:rsid w:val="009C08B6"/>
    <w:rsid w:val="009C0E67"/>
    <w:rsid w:val="009C1578"/>
    <w:rsid w:val="009C1869"/>
    <w:rsid w:val="009C1BE3"/>
    <w:rsid w:val="009C1F2D"/>
    <w:rsid w:val="009C2051"/>
    <w:rsid w:val="009C20B4"/>
    <w:rsid w:val="009C23B6"/>
    <w:rsid w:val="009C23EE"/>
    <w:rsid w:val="009C2AFD"/>
    <w:rsid w:val="009C2B37"/>
    <w:rsid w:val="009C2F59"/>
    <w:rsid w:val="009C2F7C"/>
    <w:rsid w:val="009C320B"/>
    <w:rsid w:val="009C36DF"/>
    <w:rsid w:val="009C3CE8"/>
    <w:rsid w:val="009C4F77"/>
    <w:rsid w:val="009C4FF3"/>
    <w:rsid w:val="009C51DB"/>
    <w:rsid w:val="009C5208"/>
    <w:rsid w:val="009C566B"/>
    <w:rsid w:val="009C5907"/>
    <w:rsid w:val="009C5A0C"/>
    <w:rsid w:val="009C5C52"/>
    <w:rsid w:val="009C5CC3"/>
    <w:rsid w:val="009C5DA6"/>
    <w:rsid w:val="009C63F4"/>
    <w:rsid w:val="009C6498"/>
    <w:rsid w:val="009C6758"/>
    <w:rsid w:val="009C6A45"/>
    <w:rsid w:val="009C6AC9"/>
    <w:rsid w:val="009C6BEE"/>
    <w:rsid w:val="009C6D07"/>
    <w:rsid w:val="009C6D88"/>
    <w:rsid w:val="009C71C7"/>
    <w:rsid w:val="009C7A27"/>
    <w:rsid w:val="009D00B3"/>
    <w:rsid w:val="009D0A13"/>
    <w:rsid w:val="009D0D27"/>
    <w:rsid w:val="009D12B4"/>
    <w:rsid w:val="009D1332"/>
    <w:rsid w:val="009D1364"/>
    <w:rsid w:val="009D1520"/>
    <w:rsid w:val="009D1AB5"/>
    <w:rsid w:val="009D1F33"/>
    <w:rsid w:val="009D1F5E"/>
    <w:rsid w:val="009D2114"/>
    <w:rsid w:val="009D2270"/>
    <w:rsid w:val="009D2770"/>
    <w:rsid w:val="009D2F55"/>
    <w:rsid w:val="009D2F77"/>
    <w:rsid w:val="009D3044"/>
    <w:rsid w:val="009D311C"/>
    <w:rsid w:val="009D353A"/>
    <w:rsid w:val="009D3A02"/>
    <w:rsid w:val="009D3CEA"/>
    <w:rsid w:val="009D3E83"/>
    <w:rsid w:val="009D4A52"/>
    <w:rsid w:val="009D4D01"/>
    <w:rsid w:val="009D4F18"/>
    <w:rsid w:val="009D545A"/>
    <w:rsid w:val="009D5474"/>
    <w:rsid w:val="009D57F8"/>
    <w:rsid w:val="009D587A"/>
    <w:rsid w:val="009D5D11"/>
    <w:rsid w:val="009D5F1D"/>
    <w:rsid w:val="009D5F64"/>
    <w:rsid w:val="009D65C4"/>
    <w:rsid w:val="009D65DD"/>
    <w:rsid w:val="009D683F"/>
    <w:rsid w:val="009D6DD9"/>
    <w:rsid w:val="009D7760"/>
    <w:rsid w:val="009D77CA"/>
    <w:rsid w:val="009D7B6E"/>
    <w:rsid w:val="009D7BE4"/>
    <w:rsid w:val="009D7EDC"/>
    <w:rsid w:val="009E04C2"/>
    <w:rsid w:val="009E0C76"/>
    <w:rsid w:val="009E145B"/>
    <w:rsid w:val="009E1FFF"/>
    <w:rsid w:val="009E218F"/>
    <w:rsid w:val="009E2492"/>
    <w:rsid w:val="009E2888"/>
    <w:rsid w:val="009E2A59"/>
    <w:rsid w:val="009E2F44"/>
    <w:rsid w:val="009E32AD"/>
    <w:rsid w:val="009E3C69"/>
    <w:rsid w:val="009E3E1F"/>
    <w:rsid w:val="009E4240"/>
    <w:rsid w:val="009E4CE8"/>
    <w:rsid w:val="009E4EA7"/>
    <w:rsid w:val="009E51A1"/>
    <w:rsid w:val="009E533A"/>
    <w:rsid w:val="009E57AF"/>
    <w:rsid w:val="009E60BA"/>
    <w:rsid w:val="009E658A"/>
    <w:rsid w:val="009E6D24"/>
    <w:rsid w:val="009E7301"/>
    <w:rsid w:val="009E74D1"/>
    <w:rsid w:val="009E7563"/>
    <w:rsid w:val="009E7687"/>
    <w:rsid w:val="009E7AFB"/>
    <w:rsid w:val="009E7C05"/>
    <w:rsid w:val="009F002B"/>
    <w:rsid w:val="009F00C6"/>
    <w:rsid w:val="009F01A4"/>
    <w:rsid w:val="009F02BC"/>
    <w:rsid w:val="009F0593"/>
    <w:rsid w:val="009F075A"/>
    <w:rsid w:val="009F0F7F"/>
    <w:rsid w:val="009F1131"/>
    <w:rsid w:val="009F128F"/>
    <w:rsid w:val="009F12EC"/>
    <w:rsid w:val="009F14EF"/>
    <w:rsid w:val="009F157D"/>
    <w:rsid w:val="009F193E"/>
    <w:rsid w:val="009F2087"/>
    <w:rsid w:val="009F2155"/>
    <w:rsid w:val="009F23AD"/>
    <w:rsid w:val="009F245C"/>
    <w:rsid w:val="009F24A8"/>
    <w:rsid w:val="009F2860"/>
    <w:rsid w:val="009F2919"/>
    <w:rsid w:val="009F2B0C"/>
    <w:rsid w:val="009F2E32"/>
    <w:rsid w:val="009F2E60"/>
    <w:rsid w:val="009F359B"/>
    <w:rsid w:val="009F35FC"/>
    <w:rsid w:val="009F3EB3"/>
    <w:rsid w:val="009F3FF9"/>
    <w:rsid w:val="009F43E1"/>
    <w:rsid w:val="009F46EF"/>
    <w:rsid w:val="009F4CE6"/>
    <w:rsid w:val="009F58E2"/>
    <w:rsid w:val="009F59D9"/>
    <w:rsid w:val="009F5BF9"/>
    <w:rsid w:val="009F5D4F"/>
    <w:rsid w:val="009F5DD3"/>
    <w:rsid w:val="009F6352"/>
    <w:rsid w:val="009F7B92"/>
    <w:rsid w:val="009F7FC2"/>
    <w:rsid w:val="00A00007"/>
    <w:rsid w:val="00A00333"/>
    <w:rsid w:val="00A003A8"/>
    <w:rsid w:val="00A00811"/>
    <w:rsid w:val="00A009A1"/>
    <w:rsid w:val="00A00BAC"/>
    <w:rsid w:val="00A00D7E"/>
    <w:rsid w:val="00A01050"/>
    <w:rsid w:val="00A0123C"/>
    <w:rsid w:val="00A0127B"/>
    <w:rsid w:val="00A0139B"/>
    <w:rsid w:val="00A01AF8"/>
    <w:rsid w:val="00A01E92"/>
    <w:rsid w:val="00A024A9"/>
    <w:rsid w:val="00A0297E"/>
    <w:rsid w:val="00A02E53"/>
    <w:rsid w:val="00A036FC"/>
    <w:rsid w:val="00A0384F"/>
    <w:rsid w:val="00A03B99"/>
    <w:rsid w:val="00A040E1"/>
    <w:rsid w:val="00A042F8"/>
    <w:rsid w:val="00A0432B"/>
    <w:rsid w:val="00A048CD"/>
    <w:rsid w:val="00A04BDB"/>
    <w:rsid w:val="00A04E73"/>
    <w:rsid w:val="00A0586A"/>
    <w:rsid w:val="00A063B2"/>
    <w:rsid w:val="00A067D4"/>
    <w:rsid w:val="00A068C9"/>
    <w:rsid w:val="00A06921"/>
    <w:rsid w:val="00A06D49"/>
    <w:rsid w:val="00A077FD"/>
    <w:rsid w:val="00A07E07"/>
    <w:rsid w:val="00A101A0"/>
    <w:rsid w:val="00A102C6"/>
    <w:rsid w:val="00A10304"/>
    <w:rsid w:val="00A10637"/>
    <w:rsid w:val="00A107E1"/>
    <w:rsid w:val="00A11299"/>
    <w:rsid w:val="00A11B24"/>
    <w:rsid w:val="00A11E9C"/>
    <w:rsid w:val="00A127EE"/>
    <w:rsid w:val="00A12AF7"/>
    <w:rsid w:val="00A12C9A"/>
    <w:rsid w:val="00A12CB5"/>
    <w:rsid w:val="00A12D29"/>
    <w:rsid w:val="00A12D84"/>
    <w:rsid w:val="00A12E9D"/>
    <w:rsid w:val="00A12F57"/>
    <w:rsid w:val="00A13747"/>
    <w:rsid w:val="00A13B02"/>
    <w:rsid w:val="00A13B3B"/>
    <w:rsid w:val="00A147AD"/>
    <w:rsid w:val="00A1480B"/>
    <w:rsid w:val="00A14D39"/>
    <w:rsid w:val="00A1532F"/>
    <w:rsid w:val="00A15803"/>
    <w:rsid w:val="00A16123"/>
    <w:rsid w:val="00A16821"/>
    <w:rsid w:val="00A16A61"/>
    <w:rsid w:val="00A16B41"/>
    <w:rsid w:val="00A16DD9"/>
    <w:rsid w:val="00A16EAC"/>
    <w:rsid w:val="00A17201"/>
    <w:rsid w:val="00A172BB"/>
    <w:rsid w:val="00A17652"/>
    <w:rsid w:val="00A178DA"/>
    <w:rsid w:val="00A202A9"/>
    <w:rsid w:val="00A20A36"/>
    <w:rsid w:val="00A20ECB"/>
    <w:rsid w:val="00A215A5"/>
    <w:rsid w:val="00A21E69"/>
    <w:rsid w:val="00A223D7"/>
    <w:rsid w:val="00A2241F"/>
    <w:rsid w:val="00A2251D"/>
    <w:rsid w:val="00A22CA0"/>
    <w:rsid w:val="00A236BA"/>
    <w:rsid w:val="00A240D4"/>
    <w:rsid w:val="00A24F4A"/>
    <w:rsid w:val="00A253E1"/>
    <w:rsid w:val="00A254A8"/>
    <w:rsid w:val="00A258CE"/>
    <w:rsid w:val="00A2635C"/>
    <w:rsid w:val="00A2669F"/>
    <w:rsid w:val="00A26BBB"/>
    <w:rsid w:val="00A26BD0"/>
    <w:rsid w:val="00A273DD"/>
    <w:rsid w:val="00A27906"/>
    <w:rsid w:val="00A27965"/>
    <w:rsid w:val="00A27A99"/>
    <w:rsid w:val="00A27CA1"/>
    <w:rsid w:val="00A27D06"/>
    <w:rsid w:val="00A3086A"/>
    <w:rsid w:val="00A30C28"/>
    <w:rsid w:val="00A3107B"/>
    <w:rsid w:val="00A31567"/>
    <w:rsid w:val="00A31891"/>
    <w:rsid w:val="00A320FC"/>
    <w:rsid w:val="00A32A9D"/>
    <w:rsid w:val="00A32B0A"/>
    <w:rsid w:val="00A32B20"/>
    <w:rsid w:val="00A32D29"/>
    <w:rsid w:val="00A332F9"/>
    <w:rsid w:val="00A33388"/>
    <w:rsid w:val="00A33AF8"/>
    <w:rsid w:val="00A33E6D"/>
    <w:rsid w:val="00A33FE1"/>
    <w:rsid w:val="00A344AD"/>
    <w:rsid w:val="00A34873"/>
    <w:rsid w:val="00A354CF"/>
    <w:rsid w:val="00A362A1"/>
    <w:rsid w:val="00A362DE"/>
    <w:rsid w:val="00A3641F"/>
    <w:rsid w:val="00A36A7D"/>
    <w:rsid w:val="00A370C3"/>
    <w:rsid w:val="00A37423"/>
    <w:rsid w:val="00A379C5"/>
    <w:rsid w:val="00A37B09"/>
    <w:rsid w:val="00A37BD2"/>
    <w:rsid w:val="00A37E1A"/>
    <w:rsid w:val="00A40E32"/>
    <w:rsid w:val="00A412B1"/>
    <w:rsid w:val="00A413CD"/>
    <w:rsid w:val="00A415CC"/>
    <w:rsid w:val="00A418C3"/>
    <w:rsid w:val="00A418ED"/>
    <w:rsid w:val="00A4258D"/>
    <w:rsid w:val="00A42919"/>
    <w:rsid w:val="00A429EE"/>
    <w:rsid w:val="00A42A73"/>
    <w:rsid w:val="00A434E2"/>
    <w:rsid w:val="00A4353A"/>
    <w:rsid w:val="00A43619"/>
    <w:rsid w:val="00A438D8"/>
    <w:rsid w:val="00A439FD"/>
    <w:rsid w:val="00A43D7F"/>
    <w:rsid w:val="00A4402D"/>
    <w:rsid w:val="00A44512"/>
    <w:rsid w:val="00A448CA"/>
    <w:rsid w:val="00A44F61"/>
    <w:rsid w:val="00A453D4"/>
    <w:rsid w:val="00A456FC"/>
    <w:rsid w:val="00A4624F"/>
    <w:rsid w:val="00A465B4"/>
    <w:rsid w:val="00A467B6"/>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2203"/>
    <w:rsid w:val="00A52347"/>
    <w:rsid w:val="00A52727"/>
    <w:rsid w:val="00A52A5D"/>
    <w:rsid w:val="00A52A85"/>
    <w:rsid w:val="00A53284"/>
    <w:rsid w:val="00A535EE"/>
    <w:rsid w:val="00A53724"/>
    <w:rsid w:val="00A53BE2"/>
    <w:rsid w:val="00A548EB"/>
    <w:rsid w:val="00A54F7E"/>
    <w:rsid w:val="00A55324"/>
    <w:rsid w:val="00A55705"/>
    <w:rsid w:val="00A558DA"/>
    <w:rsid w:val="00A55F25"/>
    <w:rsid w:val="00A56099"/>
    <w:rsid w:val="00A56716"/>
    <w:rsid w:val="00A56783"/>
    <w:rsid w:val="00A569F8"/>
    <w:rsid w:val="00A56A39"/>
    <w:rsid w:val="00A56F5A"/>
    <w:rsid w:val="00A572F7"/>
    <w:rsid w:val="00A573BF"/>
    <w:rsid w:val="00A57486"/>
    <w:rsid w:val="00A57943"/>
    <w:rsid w:val="00A57B65"/>
    <w:rsid w:val="00A57C5B"/>
    <w:rsid w:val="00A60246"/>
    <w:rsid w:val="00A60352"/>
    <w:rsid w:val="00A603D0"/>
    <w:rsid w:val="00A60E16"/>
    <w:rsid w:val="00A61083"/>
    <w:rsid w:val="00A61368"/>
    <w:rsid w:val="00A61CFC"/>
    <w:rsid w:val="00A61D44"/>
    <w:rsid w:val="00A620BD"/>
    <w:rsid w:val="00A62481"/>
    <w:rsid w:val="00A6268C"/>
    <w:rsid w:val="00A626E3"/>
    <w:rsid w:val="00A627A9"/>
    <w:rsid w:val="00A62C88"/>
    <w:rsid w:val="00A62EA5"/>
    <w:rsid w:val="00A62F47"/>
    <w:rsid w:val="00A6391B"/>
    <w:rsid w:val="00A6398B"/>
    <w:rsid w:val="00A63AE1"/>
    <w:rsid w:val="00A641DD"/>
    <w:rsid w:val="00A643F5"/>
    <w:rsid w:val="00A64441"/>
    <w:rsid w:val="00A651C0"/>
    <w:rsid w:val="00A65601"/>
    <w:rsid w:val="00A658C2"/>
    <w:rsid w:val="00A660E9"/>
    <w:rsid w:val="00A66689"/>
    <w:rsid w:val="00A66F26"/>
    <w:rsid w:val="00A67065"/>
    <w:rsid w:val="00A67278"/>
    <w:rsid w:val="00A672E4"/>
    <w:rsid w:val="00A6758C"/>
    <w:rsid w:val="00A6766B"/>
    <w:rsid w:val="00A67EFB"/>
    <w:rsid w:val="00A70099"/>
    <w:rsid w:val="00A701C7"/>
    <w:rsid w:val="00A703D3"/>
    <w:rsid w:val="00A704A2"/>
    <w:rsid w:val="00A7051B"/>
    <w:rsid w:val="00A7052A"/>
    <w:rsid w:val="00A70C55"/>
    <w:rsid w:val="00A71AB4"/>
    <w:rsid w:val="00A71B3F"/>
    <w:rsid w:val="00A71DFD"/>
    <w:rsid w:val="00A71E0E"/>
    <w:rsid w:val="00A7214E"/>
    <w:rsid w:val="00A7232F"/>
    <w:rsid w:val="00A727FC"/>
    <w:rsid w:val="00A73063"/>
    <w:rsid w:val="00A73136"/>
    <w:rsid w:val="00A73D79"/>
    <w:rsid w:val="00A73FBA"/>
    <w:rsid w:val="00A74426"/>
    <w:rsid w:val="00A74B26"/>
    <w:rsid w:val="00A74BDB"/>
    <w:rsid w:val="00A753EB"/>
    <w:rsid w:val="00A75406"/>
    <w:rsid w:val="00A75601"/>
    <w:rsid w:val="00A756B1"/>
    <w:rsid w:val="00A75791"/>
    <w:rsid w:val="00A75E68"/>
    <w:rsid w:val="00A7610C"/>
    <w:rsid w:val="00A762ED"/>
    <w:rsid w:val="00A7681C"/>
    <w:rsid w:val="00A77046"/>
    <w:rsid w:val="00A772A4"/>
    <w:rsid w:val="00A7736B"/>
    <w:rsid w:val="00A775A5"/>
    <w:rsid w:val="00A7762C"/>
    <w:rsid w:val="00A77855"/>
    <w:rsid w:val="00A77E94"/>
    <w:rsid w:val="00A80164"/>
    <w:rsid w:val="00A805C1"/>
    <w:rsid w:val="00A80BFE"/>
    <w:rsid w:val="00A80CF1"/>
    <w:rsid w:val="00A80D4F"/>
    <w:rsid w:val="00A8106D"/>
    <w:rsid w:val="00A81386"/>
    <w:rsid w:val="00A816F0"/>
    <w:rsid w:val="00A81DF9"/>
    <w:rsid w:val="00A81E89"/>
    <w:rsid w:val="00A82048"/>
    <w:rsid w:val="00A825E7"/>
    <w:rsid w:val="00A82604"/>
    <w:rsid w:val="00A835DC"/>
    <w:rsid w:val="00A83779"/>
    <w:rsid w:val="00A8380D"/>
    <w:rsid w:val="00A83A40"/>
    <w:rsid w:val="00A83C53"/>
    <w:rsid w:val="00A84073"/>
    <w:rsid w:val="00A841AE"/>
    <w:rsid w:val="00A8461F"/>
    <w:rsid w:val="00A84C9B"/>
    <w:rsid w:val="00A853DC"/>
    <w:rsid w:val="00A85421"/>
    <w:rsid w:val="00A855CC"/>
    <w:rsid w:val="00A85CCD"/>
    <w:rsid w:val="00A86212"/>
    <w:rsid w:val="00A862CF"/>
    <w:rsid w:val="00A86A4C"/>
    <w:rsid w:val="00A86C48"/>
    <w:rsid w:val="00A86E37"/>
    <w:rsid w:val="00A87697"/>
    <w:rsid w:val="00A87BEA"/>
    <w:rsid w:val="00A87E2C"/>
    <w:rsid w:val="00A87E59"/>
    <w:rsid w:val="00A90152"/>
    <w:rsid w:val="00A9032B"/>
    <w:rsid w:val="00A90B87"/>
    <w:rsid w:val="00A90D4D"/>
    <w:rsid w:val="00A912F0"/>
    <w:rsid w:val="00A91DF0"/>
    <w:rsid w:val="00A91F42"/>
    <w:rsid w:val="00A92BBE"/>
    <w:rsid w:val="00A936E0"/>
    <w:rsid w:val="00A93C59"/>
    <w:rsid w:val="00A93EFE"/>
    <w:rsid w:val="00A94626"/>
    <w:rsid w:val="00A95282"/>
    <w:rsid w:val="00A953B0"/>
    <w:rsid w:val="00A95517"/>
    <w:rsid w:val="00A9554E"/>
    <w:rsid w:val="00A96049"/>
    <w:rsid w:val="00A962BD"/>
    <w:rsid w:val="00A963E9"/>
    <w:rsid w:val="00A967C4"/>
    <w:rsid w:val="00A96892"/>
    <w:rsid w:val="00A96FAE"/>
    <w:rsid w:val="00A97190"/>
    <w:rsid w:val="00A97268"/>
    <w:rsid w:val="00A972CE"/>
    <w:rsid w:val="00A97C8D"/>
    <w:rsid w:val="00A97DDE"/>
    <w:rsid w:val="00AA0119"/>
    <w:rsid w:val="00AA04A8"/>
    <w:rsid w:val="00AA0A83"/>
    <w:rsid w:val="00AA0E8E"/>
    <w:rsid w:val="00AA114E"/>
    <w:rsid w:val="00AA150B"/>
    <w:rsid w:val="00AA1A3F"/>
    <w:rsid w:val="00AA1B7C"/>
    <w:rsid w:val="00AA21BE"/>
    <w:rsid w:val="00AA2560"/>
    <w:rsid w:val="00AA2C10"/>
    <w:rsid w:val="00AA2D81"/>
    <w:rsid w:val="00AA2E57"/>
    <w:rsid w:val="00AA308F"/>
    <w:rsid w:val="00AA3711"/>
    <w:rsid w:val="00AA3AC4"/>
    <w:rsid w:val="00AA3BC4"/>
    <w:rsid w:val="00AA3D51"/>
    <w:rsid w:val="00AA406E"/>
    <w:rsid w:val="00AA42A9"/>
    <w:rsid w:val="00AA4361"/>
    <w:rsid w:val="00AA43A8"/>
    <w:rsid w:val="00AA48B8"/>
    <w:rsid w:val="00AA499C"/>
    <w:rsid w:val="00AA4D2D"/>
    <w:rsid w:val="00AA56FB"/>
    <w:rsid w:val="00AA5D24"/>
    <w:rsid w:val="00AA5FCA"/>
    <w:rsid w:val="00AA601C"/>
    <w:rsid w:val="00AA63F5"/>
    <w:rsid w:val="00AA67BA"/>
    <w:rsid w:val="00AA695E"/>
    <w:rsid w:val="00AA6FDD"/>
    <w:rsid w:val="00AA731F"/>
    <w:rsid w:val="00AA7DB9"/>
    <w:rsid w:val="00AB08A5"/>
    <w:rsid w:val="00AB118C"/>
    <w:rsid w:val="00AB132D"/>
    <w:rsid w:val="00AB1376"/>
    <w:rsid w:val="00AB1A09"/>
    <w:rsid w:val="00AB1CAA"/>
    <w:rsid w:val="00AB1FBD"/>
    <w:rsid w:val="00AB2065"/>
    <w:rsid w:val="00AB2110"/>
    <w:rsid w:val="00AB261C"/>
    <w:rsid w:val="00AB2B29"/>
    <w:rsid w:val="00AB2FB5"/>
    <w:rsid w:val="00AB3918"/>
    <w:rsid w:val="00AB3D03"/>
    <w:rsid w:val="00AB40DC"/>
    <w:rsid w:val="00AB47DE"/>
    <w:rsid w:val="00AB4846"/>
    <w:rsid w:val="00AB4B62"/>
    <w:rsid w:val="00AB4DFB"/>
    <w:rsid w:val="00AB4FFE"/>
    <w:rsid w:val="00AB5370"/>
    <w:rsid w:val="00AB55C1"/>
    <w:rsid w:val="00AB5CB1"/>
    <w:rsid w:val="00AB627C"/>
    <w:rsid w:val="00AB62EE"/>
    <w:rsid w:val="00AB64BE"/>
    <w:rsid w:val="00AB7227"/>
    <w:rsid w:val="00AB724C"/>
    <w:rsid w:val="00AB74AB"/>
    <w:rsid w:val="00AB7611"/>
    <w:rsid w:val="00AB79E5"/>
    <w:rsid w:val="00AB7FC7"/>
    <w:rsid w:val="00AC001A"/>
    <w:rsid w:val="00AC0069"/>
    <w:rsid w:val="00AC08A3"/>
    <w:rsid w:val="00AC091D"/>
    <w:rsid w:val="00AC0ACC"/>
    <w:rsid w:val="00AC0C07"/>
    <w:rsid w:val="00AC0E5B"/>
    <w:rsid w:val="00AC11C8"/>
    <w:rsid w:val="00AC1AA7"/>
    <w:rsid w:val="00AC1C45"/>
    <w:rsid w:val="00AC1E91"/>
    <w:rsid w:val="00AC1F31"/>
    <w:rsid w:val="00AC1FF9"/>
    <w:rsid w:val="00AC2313"/>
    <w:rsid w:val="00AC2484"/>
    <w:rsid w:val="00AC2590"/>
    <w:rsid w:val="00AC2A8F"/>
    <w:rsid w:val="00AC308B"/>
    <w:rsid w:val="00AC314A"/>
    <w:rsid w:val="00AC359F"/>
    <w:rsid w:val="00AC3CDF"/>
    <w:rsid w:val="00AC42B5"/>
    <w:rsid w:val="00AC450B"/>
    <w:rsid w:val="00AC514F"/>
    <w:rsid w:val="00AC516B"/>
    <w:rsid w:val="00AC5217"/>
    <w:rsid w:val="00AC5565"/>
    <w:rsid w:val="00AC559C"/>
    <w:rsid w:val="00AC55B9"/>
    <w:rsid w:val="00AC56BA"/>
    <w:rsid w:val="00AC5FD6"/>
    <w:rsid w:val="00AC6056"/>
    <w:rsid w:val="00AC6394"/>
    <w:rsid w:val="00AC6F69"/>
    <w:rsid w:val="00AC70C4"/>
    <w:rsid w:val="00AC7697"/>
    <w:rsid w:val="00AC7AE6"/>
    <w:rsid w:val="00AD0B12"/>
    <w:rsid w:val="00AD0F0D"/>
    <w:rsid w:val="00AD1264"/>
    <w:rsid w:val="00AD1405"/>
    <w:rsid w:val="00AD164C"/>
    <w:rsid w:val="00AD1A2C"/>
    <w:rsid w:val="00AD1B3B"/>
    <w:rsid w:val="00AD1BE5"/>
    <w:rsid w:val="00AD1BEE"/>
    <w:rsid w:val="00AD1E60"/>
    <w:rsid w:val="00AD1FC2"/>
    <w:rsid w:val="00AD23B5"/>
    <w:rsid w:val="00AD25DF"/>
    <w:rsid w:val="00AD286E"/>
    <w:rsid w:val="00AD2AC0"/>
    <w:rsid w:val="00AD2E60"/>
    <w:rsid w:val="00AD3870"/>
    <w:rsid w:val="00AD3884"/>
    <w:rsid w:val="00AD38B3"/>
    <w:rsid w:val="00AD3987"/>
    <w:rsid w:val="00AD3AF2"/>
    <w:rsid w:val="00AD3BCD"/>
    <w:rsid w:val="00AD3C09"/>
    <w:rsid w:val="00AD3E6E"/>
    <w:rsid w:val="00AD4FC7"/>
    <w:rsid w:val="00AD4FEC"/>
    <w:rsid w:val="00AD5225"/>
    <w:rsid w:val="00AD524E"/>
    <w:rsid w:val="00AD53FD"/>
    <w:rsid w:val="00AD5741"/>
    <w:rsid w:val="00AD57D8"/>
    <w:rsid w:val="00AD598F"/>
    <w:rsid w:val="00AD6646"/>
    <w:rsid w:val="00AD69DB"/>
    <w:rsid w:val="00AD6BE3"/>
    <w:rsid w:val="00AD70AE"/>
    <w:rsid w:val="00AD7547"/>
    <w:rsid w:val="00AD7738"/>
    <w:rsid w:val="00AD790F"/>
    <w:rsid w:val="00AD7C1C"/>
    <w:rsid w:val="00AE03A5"/>
    <w:rsid w:val="00AE0C50"/>
    <w:rsid w:val="00AE0CC4"/>
    <w:rsid w:val="00AE107E"/>
    <w:rsid w:val="00AE110D"/>
    <w:rsid w:val="00AE1128"/>
    <w:rsid w:val="00AE12D1"/>
    <w:rsid w:val="00AE192D"/>
    <w:rsid w:val="00AE1B14"/>
    <w:rsid w:val="00AE1C07"/>
    <w:rsid w:val="00AE237E"/>
    <w:rsid w:val="00AE27F5"/>
    <w:rsid w:val="00AE296B"/>
    <w:rsid w:val="00AE2990"/>
    <w:rsid w:val="00AE29B1"/>
    <w:rsid w:val="00AE3016"/>
    <w:rsid w:val="00AE3231"/>
    <w:rsid w:val="00AE33B1"/>
    <w:rsid w:val="00AE38A3"/>
    <w:rsid w:val="00AE3AFA"/>
    <w:rsid w:val="00AE41FF"/>
    <w:rsid w:val="00AE46E8"/>
    <w:rsid w:val="00AE4FF3"/>
    <w:rsid w:val="00AE548C"/>
    <w:rsid w:val="00AE5A4D"/>
    <w:rsid w:val="00AE5D53"/>
    <w:rsid w:val="00AE5E81"/>
    <w:rsid w:val="00AE6251"/>
    <w:rsid w:val="00AE62FA"/>
    <w:rsid w:val="00AE636E"/>
    <w:rsid w:val="00AE6572"/>
    <w:rsid w:val="00AE6D3F"/>
    <w:rsid w:val="00AE70D9"/>
    <w:rsid w:val="00AE718C"/>
    <w:rsid w:val="00AE7228"/>
    <w:rsid w:val="00AE72DD"/>
    <w:rsid w:val="00AE7530"/>
    <w:rsid w:val="00AE7683"/>
    <w:rsid w:val="00AE793A"/>
    <w:rsid w:val="00AE7AF3"/>
    <w:rsid w:val="00AE7B77"/>
    <w:rsid w:val="00AF01A6"/>
    <w:rsid w:val="00AF0215"/>
    <w:rsid w:val="00AF051E"/>
    <w:rsid w:val="00AF06F0"/>
    <w:rsid w:val="00AF1E48"/>
    <w:rsid w:val="00AF1FCC"/>
    <w:rsid w:val="00AF3894"/>
    <w:rsid w:val="00AF3A11"/>
    <w:rsid w:val="00AF3DC1"/>
    <w:rsid w:val="00AF3F6A"/>
    <w:rsid w:val="00AF44F6"/>
    <w:rsid w:val="00AF47AA"/>
    <w:rsid w:val="00AF4C9E"/>
    <w:rsid w:val="00AF4E28"/>
    <w:rsid w:val="00AF518C"/>
    <w:rsid w:val="00AF762A"/>
    <w:rsid w:val="00AF76DF"/>
    <w:rsid w:val="00AF7D00"/>
    <w:rsid w:val="00B00043"/>
    <w:rsid w:val="00B0053C"/>
    <w:rsid w:val="00B010AB"/>
    <w:rsid w:val="00B01199"/>
    <w:rsid w:val="00B011C1"/>
    <w:rsid w:val="00B013E8"/>
    <w:rsid w:val="00B01B7D"/>
    <w:rsid w:val="00B01BFC"/>
    <w:rsid w:val="00B02322"/>
    <w:rsid w:val="00B0235F"/>
    <w:rsid w:val="00B02789"/>
    <w:rsid w:val="00B02C04"/>
    <w:rsid w:val="00B031C2"/>
    <w:rsid w:val="00B0359D"/>
    <w:rsid w:val="00B03729"/>
    <w:rsid w:val="00B03F5B"/>
    <w:rsid w:val="00B043C8"/>
    <w:rsid w:val="00B04BE8"/>
    <w:rsid w:val="00B04C30"/>
    <w:rsid w:val="00B04DAC"/>
    <w:rsid w:val="00B0531D"/>
    <w:rsid w:val="00B05609"/>
    <w:rsid w:val="00B0562F"/>
    <w:rsid w:val="00B05A1C"/>
    <w:rsid w:val="00B05A9F"/>
    <w:rsid w:val="00B05AFA"/>
    <w:rsid w:val="00B05F35"/>
    <w:rsid w:val="00B06782"/>
    <w:rsid w:val="00B06967"/>
    <w:rsid w:val="00B07705"/>
    <w:rsid w:val="00B0778E"/>
    <w:rsid w:val="00B07CD7"/>
    <w:rsid w:val="00B10465"/>
    <w:rsid w:val="00B10AA8"/>
    <w:rsid w:val="00B10E9C"/>
    <w:rsid w:val="00B11390"/>
    <w:rsid w:val="00B119C1"/>
    <w:rsid w:val="00B11CEE"/>
    <w:rsid w:val="00B11E90"/>
    <w:rsid w:val="00B11FE5"/>
    <w:rsid w:val="00B123B7"/>
    <w:rsid w:val="00B12561"/>
    <w:rsid w:val="00B125E3"/>
    <w:rsid w:val="00B12BB9"/>
    <w:rsid w:val="00B12FC6"/>
    <w:rsid w:val="00B131CF"/>
    <w:rsid w:val="00B13286"/>
    <w:rsid w:val="00B1360E"/>
    <w:rsid w:val="00B139AD"/>
    <w:rsid w:val="00B13E06"/>
    <w:rsid w:val="00B14389"/>
    <w:rsid w:val="00B14518"/>
    <w:rsid w:val="00B1481B"/>
    <w:rsid w:val="00B15BA3"/>
    <w:rsid w:val="00B16031"/>
    <w:rsid w:val="00B160A2"/>
    <w:rsid w:val="00B162B3"/>
    <w:rsid w:val="00B1630C"/>
    <w:rsid w:val="00B16748"/>
    <w:rsid w:val="00B16810"/>
    <w:rsid w:val="00B16D95"/>
    <w:rsid w:val="00B16E18"/>
    <w:rsid w:val="00B171A4"/>
    <w:rsid w:val="00B1736B"/>
    <w:rsid w:val="00B17CD5"/>
    <w:rsid w:val="00B203DE"/>
    <w:rsid w:val="00B20C8D"/>
    <w:rsid w:val="00B21642"/>
    <w:rsid w:val="00B21B58"/>
    <w:rsid w:val="00B22103"/>
    <w:rsid w:val="00B227D9"/>
    <w:rsid w:val="00B228E5"/>
    <w:rsid w:val="00B22E8C"/>
    <w:rsid w:val="00B23373"/>
    <w:rsid w:val="00B23FA1"/>
    <w:rsid w:val="00B24F99"/>
    <w:rsid w:val="00B25774"/>
    <w:rsid w:val="00B2585F"/>
    <w:rsid w:val="00B25DA6"/>
    <w:rsid w:val="00B260F8"/>
    <w:rsid w:val="00B26244"/>
    <w:rsid w:val="00B2665E"/>
    <w:rsid w:val="00B26742"/>
    <w:rsid w:val="00B26A92"/>
    <w:rsid w:val="00B26B46"/>
    <w:rsid w:val="00B26DF6"/>
    <w:rsid w:val="00B272EC"/>
    <w:rsid w:val="00B2734A"/>
    <w:rsid w:val="00B27B74"/>
    <w:rsid w:val="00B3019A"/>
    <w:rsid w:val="00B30766"/>
    <w:rsid w:val="00B309D0"/>
    <w:rsid w:val="00B30C70"/>
    <w:rsid w:val="00B30DDC"/>
    <w:rsid w:val="00B31616"/>
    <w:rsid w:val="00B321CE"/>
    <w:rsid w:val="00B3236D"/>
    <w:rsid w:val="00B329BE"/>
    <w:rsid w:val="00B32A95"/>
    <w:rsid w:val="00B32C88"/>
    <w:rsid w:val="00B3319E"/>
    <w:rsid w:val="00B33316"/>
    <w:rsid w:val="00B33459"/>
    <w:rsid w:val="00B33566"/>
    <w:rsid w:val="00B33678"/>
    <w:rsid w:val="00B33F4E"/>
    <w:rsid w:val="00B3413B"/>
    <w:rsid w:val="00B34A07"/>
    <w:rsid w:val="00B35107"/>
    <w:rsid w:val="00B352B5"/>
    <w:rsid w:val="00B35635"/>
    <w:rsid w:val="00B35655"/>
    <w:rsid w:val="00B35732"/>
    <w:rsid w:val="00B35AE6"/>
    <w:rsid w:val="00B35B56"/>
    <w:rsid w:val="00B36126"/>
    <w:rsid w:val="00B3677D"/>
    <w:rsid w:val="00B36B2D"/>
    <w:rsid w:val="00B3722D"/>
    <w:rsid w:val="00B37801"/>
    <w:rsid w:val="00B37807"/>
    <w:rsid w:val="00B37EC6"/>
    <w:rsid w:val="00B37F20"/>
    <w:rsid w:val="00B37F71"/>
    <w:rsid w:val="00B4022F"/>
    <w:rsid w:val="00B40369"/>
    <w:rsid w:val="00B40677"/>
    <w:rsid w:val="00B40996"/>
    <w:rsid w:val="00B41254"/>
    <w:rsid w:val="00B412F9"/>
    <w:rsid w:val="00B41394"/>
    <w:rsid w:val="00B414AD"/>
    <w:rsid w:val="00B41820"/>
    <w:rsid w:val="00B41CD2"/>
    <w:rsid w:val="00B41D7A"/>
    <w:rsid w:val="00B421D6"/>
    <w:rsid w:val="00B4227C"/>
    <w:rsid w:val="00B423D1"/>
    <w:rsid w:val="00B42640"/>
    <w:rsid w:val="00B42CBF"/>
    <w:rsid w:val="00B42ED3"/>
    <w:rsid w:val="00B4306D"/>
    <w:rsid w:val="00B43DE1"/>
    <w:rsid w:val="00B43F3D"/>
    <w:rsid w:val="00B441EB"/>
    <w:rsid w:val="00B44340"/>
    <w:rsid w:val="00B44422"/>
    <w:rsid w:val="00B45783"/>
    <w:rsid w:val="00B45C66"/>
    <w:rsid w:val="00B46004"/>
    <w:rsid w:val="00B46241"/>
    <w:rsid w:val="00B4627F"/>
    <w:rsid w:val="00B4671F"/>
    <w:rsid w:val="00B474D7"/>
    <w:rsid w:val="00B476D9"/>
    <w:rsid w:val="00B47F59"/>
    <w:rsid w:val="00B509A2"/>
    <w:rsid w:val="00B5145E"/>
    <w:rsid w:val="00B5159B"/>
    <w:rsid w:val="00B516DE"/>
    <w:rsid w:val="00B52628"/>
    <w:rsid w:val="00B52CBC"/>
    <w:rsid w:val="00B52CFB"/>
    <w:rsid w:val="00B52FFB"/>
    <w:rsid w:val="00B53ED5"/>
    <w:rsid w:val="00B541B0"/>
    <w:rsid w:val="00B542CD"/>
    <w:rsid w:val="00B54931"/>
    <w:rsid w:val="00B549EF"/>
    <w:rsid w:val="00B54CF6"/>
    <w:rsid w:val="00B550E6"/>
    <w:rsid w:val="00B55DB0"/>
    <w:rsid w:val="00B56080"/>
    <w:rsid w:val="00B56167"/>
    <w:rsid w:val="00B56861"/>
    <w:rsid w:val="00B56943"/>
    <w:rsid w:val="00B56A8A"/>
    <w:rsid w:val="00B56F42"/>
    <w:rsid w:val="00B57911"/>
    <w:rsid w:val="00B60B85"/>
    <w:rsid w:val="00B61338"/>
    <w:rsid w:val="00B6170D"/>
    <w:rsid w:val="00B61719"/>
    <w:rsid w:val="00B6187F"/>
    <w:rsid w:val="00B618B1"/>
    <w:rsid w:val="00B61938"/>
    <w:rsid w:val="00B61ED3"/>
    <w:rsid w:val="00B61F92"/>
    <w:rsid w:val="00B62169"/>
    <w:rsid w:val="00B624C7"/>
    <w:rsid w:val="00B627DF"/>
    <w:rsid w:val="00B62813"/>
    <w:rsid w:val="00B628BB"/>
    <w:rsid w:val="00B62A0E"/>
    <w:rsid w:val="00B63030"/>
    <w:rsid w:val="00B6335F"/>
    <w:rsid w:val="00B633CA"/>
    <w:rsid w:val="00B635C6"/>
    <w:rsid w:val="00B63876"/>
    <w:rsid w:val="00B63AB9"/>
    <w:rsid w:val="00B63BD1"/>
    <w:rsid w:val="00B63C41"/>
    <w:rsid w:val="00B63E76"/>
    <w:rsid w:val="00B64271"/>
    <w:rsid w:val="00B642C2"/>
    <w:rsid w:val="00B64327"/>
    <w:rsid w:val="00B64AAD"/>
    <w:rsid w:val="00B64B06"/>
    <w:rsid w:val="00B64C0D"/>
    <w:rsid w:val="00B65172"/>
    <w:rsid w:val="00B65505"/>
    <w:rsid w:val="00B65AF6"/>
    <w:rsid w:val="00B65B91"/>
    <w:rsid w:val="00B662D7"/>
    <w:rsid w:val="00B66479"/>
    <w:rsid w:val="00B66CEC"/>
    <w:rsid w:val="00B66D90"/>
    <w:rsid w:val="00B67007"/>
    <w:rsid w:val="00B6755D"/>
    <w:rsid w:val="00B67A7D"/>
    <w:rsid w:val="00B67AB7"/>
    <w:rsid w:val="00B67C11"/>
    <w:rsid w:val="00B67D0A"/>
    <w:rsid w:val="00B7015B"/>
    <w:rsid w:val="00B70612"/>
    <w:rsid w:val="00B706B7"/>
    <w:rsid w:val="00B7093E"/>
    <w:rsid w:val="00B70D8E"/>
    <w:rsid w:val="00B70DF5"/>
    <w:rsid w:val="00B71210"/>
    <w:rsid w:val="00B71343"/>
    <w:rsid w:val="00B71509"/>
    <w:rsid w:val="00B71F2D"/>
    <w:rsid w:val="00B72095"/>
    <w:rsid w:val="00B72200"/>
    <w:rsid w:val="00B72F80"/>
    <w:rsid w:val="00B731D8"/>
    <w:rsid w:val="00B7321A"/>
    <w:rsid w:val="00B73A86"/>
    <w:rsid w:val="00B73B0F"/>
    <w:rsid w:val="00B73EDF"/>
    <w:rsid w:val="00B73F36"/>
    <w:rsid w:val="00B73F6E"/>
    <w:rsid w:val="00B746E5"/>
    <w:rsid w:val="00B746FF"/>
    <w:rsid w:val="00B74B03"/>
    <w:rsid w:val="00B74B92"/>
    <w:rsid w:val="00B74C1B"/>
    <w:rsid w:val="00B7520D"/>
    <w:rsid w:val="00B754F7"/>
    <w:rsid w:val="00B7557A"/>
    <w:rsid w:val="00B755EF"/>
    <w:rsid w:val="00B7581C"/>
    <w:rsid w:val="00B75ABE"/>
    <w:rsid w:val="00B76412"/>
    <w:rsid w:val="00B76498"/>
    <w:rsid w:val="00B76587"/>
    <w:rsid w:val="00B76750"/>
    <w:rsid w:val="00B76C95"/>
    <w:rsid w:val="00B76CE9"/>
    <w:rsid w:val="00B7729E"/>
    <w:rsid w:val="00B775A2"/>
    <w:rsid w:val="00B77ABC"/>
    <w:rsid w:val="00B77EBB"/>
    <w:rsid w:val="00B80DCC"/>
    <w:rsid w:val="00B8190A"/>
    <w:rsid w:val="00B81B5C"/>
    <w:rsid w:val="00B81D36"/>
    <w:rsid w:val="00B820A6"/>
    <w:rsid w:val="00B825FC"/>
    <w:rsid w:val="00B826B8"/>
    <w:rsid w:val="00B82C85"/>
    <w:rsid w:val="00B82DC5"/>
    <w:rsid w:val="00B82F23"/>
    <w:rsid w:val="00B83169"/>
    <w:rsid w:val="00B834BE"/>
    <w:rsid w:val="00B835DC"/>
    <w:rsid w:val="00B837D7"/>
    <w:rsid w:val="00B8381D"/>
    <w:rsid w:val="00B83A7F"/>
    <w:rsid w:val="00B84287"/>
    <w:rsid w:val="00B8451A"/>
    <w:rsid w:val="00B84A6A"/>
    <w:rsid w:val="00B84F23"/>
    <w:rsid w:val="00B85630"/>
    <w:rsid w:val="00B858D4"/>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7CF"/>
    <w:rsid w:val="00B91C77"/>
    <w:rsid w:val="00B92188"/>
    <w:rsid w:val="00B9231C"/>
    <w:rsid w:val="00B92CBE"/>
    <w:rsid w:val="00B92F7A"/>
    <w:rsid w:val="00B93838"/>
    <w:rsid w:val="00B940F4"/>
    <w:rsid w:val="00B94107"/>
    <w:rsid w:val="00B942CD"/>
    <w:rsid w:val="00B943B3"/>
    <w:rsid w:val="00B94CB2"/>
    <w:rsid w:val="00B94ECF"/>
    <w:rsid w:val="00B94EFB"/>
    <w:rsid w:val="00B955BF"/>
    <w:rsid w:val="00B959D1"/>
    <w:rsid w:val="00B962E2"/>
    <w:rsid w:val="00B96EE6"/>
    <w:rsid w:val="00B9791D"/>
    <w:rsid w:val="00B97AE5"/>
    <w:rsid w:val="00BA0312"/>
    <w:rsid w:val="00BA0897"/>
    <w:rsid w:val="00BA0FC2"/>
    <w:rsid w:val="00BA0FC8"/>
    <w:rsid w:val="00BA1210"/>
    <w:rsid w:val="00BA1544"/>
    <w:rsid w:val="00BA15C8"/>
    <w:rsid w:val="00BA16CA"/>
    <w:rsid w:val="00BA1734"/>
    <w:rsid w:val="00BA1865"/>
    <w:rsid w:val="00BA1B97"/>
    <w:rsid w:val="00BA2135"/>
    <w:rsid w:val="00BA2457"/>
    <w:rsid w:val="00BA28DF"/>
    <w:rsid w:val="00BA2C90"/>
    <w:rsid w:val="00BA2D1C"/>
    <w:rsid w:val="00BA2DBF"/>
    <w:rsid w:val="00BA31E6"/>
    <w:rsid w:val="00BA3268"/>
    <w:rsid w:val="00BA3D96"/>
    <w:rsid w:val="00BA3DBE"/>
    <w:rsid w:val="00BA429D"/>
    <w:rsid w:val="00BA4A85"/>
    <w:rsid w:val="00BA548D"/>
    <w:rsid w:val="00BA5566"/>
    <w:rsid w:val="00BA55A2"/>
    <w:rsid w:val="00BA621A"/>
    <w:rsid w:val="00BA63E1"/>
    <w:rsid w:val="00BA668F"/>
    <w:rsid w:val="00BA673E"/>
    <w:rsid w:val="00BA69C5"/>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6B0"/>
    <w:rsid w:val="00BB1A82"/>
    <w:rsid w:val="00BB237F"/>
    <w:rsid w:val="00BB23F3"/>
    <w:rsid w:val="00BB2895"/>
    <w:rsid w:val="00BB29B4"/>
    <w:rsid w:val="00BB2A57"/>
    <w:rsid w:val="00BB2B38"/>
    <w:rsid w:val="00BB2B71"/>
    <w:rsid w:val="00BB2CAD"/>
    <w:rsid w:val="00BB2F4F"/>
    <w:rsid w:val="00BB3C22"/>
    <w:rsid w:val="00BB3F8C"/>
    <w:rsid w:val="00BB44F4"/>
    <w:rsid w:val="00BB4A6D"/>
    <w:rsid w:val="00BB4B06"/>
    <w:rsid w:val="00BB4D27"/>
    <w:rsid w:val="00BB50C8"/>
    <w:rsid w:val="00BB5190"/>
    <w:rsid w:val="00BB5312"/>
    <w:rsid w:val="00BB537C"/>
    <w:rsid w:val="00BB54CC"/>
    <w:rsid w:val="00BB5C19"/>
    <w:rsid w:val="00BB5FFB"/>
    <w:rsid w:val="00BB66CD"/>
    <w:rsid w:val="00BB6905"/>
    <w:rsid w:val="00BB6AA2"/>
    <w:rsid w:val="00BB6CFE"/>
    <w:rsid w:val="00BB7295"/>
    <w:rsid w:val="00BB78BF"/>
    <w:rsid w:val="00BB791D"/>
    <w:rsid w:val="00BB7A4D"/>
    <w:rsid w:val="00BC02ED"/>
    <w:rsid w:val="00BC04E9"/>
    <w:rsid w:val="00BC05D3"/>
    <w:rsid w:val="00BC0B50"/>
    <w:rsid w:val="00BC13EE"/>
    <w:rsid w:val="00BC1914"/>
    <w:rsid w:val="00BC2353"/>
    <w:rsid w:val="00BC25FA"/>
    <w:rsid w:val="00BC2AA1"/>
    <w:rsid w:val="00BC34FF"/>
    <w:rsid w:val="00BC3660"/>
    <w:rsid w:val="00BC3878"/>
    <w:rsid w:val="00BC4321"/>
    <w:rsid w:val="00BC4391"/>
    <w:rsid w:val="00BC4640"/>
    <w:rsid w:val="00BC47ED"/>
    <w:rsid w:val="00BC5435"/>
    <w:rsid w:val="00BC54DF"/>
    <w:rsid w:val="00BC5E5D"/>
    <w:rsid w:val="00BC61A8"/>
    <w:rsid w:val="00BC62EC"/>
    <w:rsid w:val="00BC6A97"/>
    <w:rsid w:val="00BC6BF4"/>
    <w:rsid w:val="00BC6C59"/>
    <w:rsid w:val="00BC6FC0"/>
    <w:rsid w:val="00BC6FD4"/>
    <w:rsid w:val="00BC70DC"/>
    <w:rsid w:val="00BC7165"/>
    <w:rsid w:val="00BC745C"/>
    <w:rsid w:val="00BC748F"/>
    <w:rsid w:val="00BC783F"/>
    <w:rsid w:val="00BC7C0E"/>
    <w:rsid w:val="00BD012E"/>
    <w:rsid w:val="00BD02EA"/>
    <w:rsid w:val="00BD0746"/>
    <w:rsid w:val="00BD083F"/>
    <w:rsid w:val="00BD0DD7"/>
    <w:rsid w:val="00BD1227"/>
    <w:rsid w:val="00BD1873"/>
    <w:rsid w:val="00BD255D"/>
    <w:rsid w:val="00BD30B9"/>
    <w:rsid w:val="00BD32B3"/>
    <w:rsid w:val="00BD3445"/>
    <w:rsid w:val="00BD3CAE"/>
    <w:rsid w:val="00BD3F99"/>
    <w:rsid w:val="00BD40D2"/>
    <w:rsid w:val="00BD43F0"/>
    <w:rsid w:val="00BD49C7"/>
    <w:rsid w:val="00BD50C9"/>
    <w:rsid w:val="00BD5350"/>
    <w:rsid w:val="00BD5369"/>
    <w:rsid w:val="00BD5377"/>
    <w:rsid w:val="00BD5418"/>
    <w:rsid w:val="00BD5B0F"/>
    <w:rsid w:val="00BD5E44"/>
    <w:rsid w:val="00BD6078"/>
    <w:rsid w:val="00BD69EF"/>
    <w:rsid w:val="00BD70E3"/>
    <w:rsid w:val="00BD754C"/>
    <w:rsid w:val="00BD77F6"/>
    <w:rsid w:val="00BD7C77"/>
    <w:rsid w:val="00BE047A"/>
    <w:rsid w:val="00BE04F4"/>
    <w:rsid w:val="00BE05EA"/>
    <w:rsid w:val="00BE0794"/>
    <w:rsid w:val="00BE0A68"/>
    <w:rsid w:val="00BE0CD9"/>
    <w:rsid w:val="00BE0D88"/>
    <w:rsid w:val="00BE0E5A"/>
    <w:rsid w:val="00BE134B"/>
    <w:rsid w:val="00BE1451"/>
    <w:rsid w:val="00BE1642"/>
    <w:rsid w:val="00BE2096"/>
    <w:rsid w:val="00BE2817"/>
    <w:rsid w:val="00BE2C78"/>
    <w:rsid w:val="00BE2E5E"/>
    <w:rsid w:val="00BE39E0"/>
    <w:rsid w:val="00BE427D"/>
    <w:rsid w:val="00BE4350"/>
    <w:rsid w:val="00BE4AA5"/>
    <w:rsid w:val="00BE4B6A"/>
    <w:rsid w:val="00BE4D40"/>
    <w:rsid w:val="00BE4E4C"/>
    <w:rsid w:val="00BE4F59"/>
    <w:rsid w:val="00BE4F77"/>
    <w:rsid w:val="00BE5007"/>
    <w:rsid w:val="00BE502E"/>
    <w:rsid w:val="00BE505C"/>
    <w:rsid w:val="00BE5070"/>
    <w:rsid w:val="00BE50FC"/>
    <w:rsid w:val="00BE54E0"/>
    <w:rsid w:val="00BE59D3"/>
    <w:rsid w:val="00BE5B35"/>
    <w:rsid w:val="00BE5B44"/>
    <w:rsid w:val="00BE5D89"/>
    <w:rsid w:val="00BE60EF"/>
    <w:rsid w:val="00BE783E"/>
    <w:rsid w:val="00BE79DB"/>
    <w:rsid w:val="00BF0000"/>
    <w:rsid w:val="00BF07E3"/>
    <w:rsid w:val="00BF09DE"/>
    <w:rsid w:val="00BF0C07"/>
    <w:rsid w:val="00BF0CE2"/>
    <w:rsid w:val="00BF1279"/>
    <w:rsid w:val="00BF1BAC"/>
    <w:rsid w:val="00BF1DB1"/>
    <w:rsid w:val="00BF1EB9"/>
    <w:rsid w:val="00BF2240"/>
    <w:rsid w:val="00BF22D3"/>
    <w:rsid w:val="00BF25D3"/>
    <w:rsid w:val="00BF2846"/>
    <w:rsid w:val="00BF2883"/>
    <w:rsid w:val="00BF2A6A"/>
    <w:rsid w:val="00BF2BAC"/>
    <w:rsid w:val="00BF2FBE"/>
    <w:rsid w:val="00BF3010"/>
    <w:rsid w:val="00BF3180"/>
    <w:rsid w:val="00BF3478"/>
    <w:rsid w:val="00BF38B1"/>
    <w:rsid w:val="00BF3A53"/>
    <w:rsid w:val="00BF3DC1"/>
    <w:rsid w:val="00BF3E9F"/>
    <w:rsid w:val="00BF4119"/>
    <w:rsid w:val="00BF45E5"/>
    <w:rsid w:val="00BF492C"/>
    <w:rsid w:val="00BF5998"/>
    <w:rsid w:val="00BF5A15"/>
    <w:rsid w:val="00BF5B9D"/>
    <w:rsid w:val="00BF5CCB"/>
    <w:rsid w:val="00BF67F2"/>
    <w:rsid w:val="00BF6B00"/>
    <w:rsid w:val="00BF6BE3"/>
    <w:rsid w:val="00BF6C8C"/>
    <w:rsid w:val="00BF6C8F"/>
    <w:rsid w:val="00BF6D93"/>
    <w:rsid w:val="00BF6F1D"/>
    <w:rsid w:val="00BF71A7"/>
    <w:rsid w:val="00BF767C"/>
    <w:rsid w:val="00BF7A28"/>
    <w:rsid w:val="00BF7F9B"/>
    <w:rsid w:val="00C00413"/>
    <w:rsid w:val="00C00A67"/>
    <w:rsid w:val="00C00F78"/>
    <w:rsid w:val="00C019D9"/>
    <w:rsid w:val="00C01A8D"/>
    <w:rsid w:val="00C01F78"/>
    <w:rsid w:val="00C024B8"/>
    <w:rsid w:val="00C02F97"/>
    <w:rsid w:val="00C03B09"/>
    <w:rsid w:val="00C042BB"/>
    <w:rsid w:val="00C042FD"/>
    <w:rsid w:val="00C042FE"/>
    <w:rsid w:val="00C04B3C"/>
    <w:rsid w:val="00C04DB2"/>
    <w:rsid w:val="00C04F10"/>
    <w:rsid w:val="00C04F23"/>
    <w:rsid w:val="00C050D2"/>
    <w:rsid w:val="00C051C4"/>
    <w:rsid w:val="00C055C6"/>
    <w:rsid w:val="00C05D30"/>
    <w:rsid w:val="00C05FD2"/>
    <w:rsid w:val="00C063A4"/>
    <w:rsid w:val="00C067FE"/>
    <w:rsid w:val="00C069ED"/>
    <w:rsid w:val="00C06CDE"/>
    <w:rsid w:val="00C06DC6"/>
    <w:rsid w:val="00C06EC7"/>
    <w:rsid w:val="00C06ECB"/>
    <w:rsid w:val="00C06F8E"/>
    <w:rsid w:val="00C07A8B"/>
    <w:rsid w:val="00C07D2B"/>
    <w:rsid w:val="00C07EF7"/>
    <w:rsid w:val="00C07FE2"/>
    <w:rsid w:val="00C10093"/>
    <w:rsid w:val="00C1087B"/>
    <w:rsid w:val="00C10A07"/>
    <w:rsid w:val="00C10A4A"/>
    <w:rsid w:val="00C10AA0"/>
    <w:rsid w:val="00C10BFB"/>
    <w:rsid w:val="00C1143A"/>
    <w:rsid w:val="00C1148E"/>
    <w:rsid w:val="00C11515"/>
    <w:rsid w:val="00C11573"/>
    <w:rsid w:val="00C1169E"/>
    <w:rsid w:val="00C11779"/>
    <w:rsid w:val="00C12BB2"/>
    <w:rsid w:val="00C12F17"/>
    <w:rsid w:val="00C132C9"/>
    <w:rsid w:val="00C133F9"/>
    <w:rsid w:val="00C1349A"/>
    <w:rsid w:val="00C13C6E"/>
    <w:rsid w:val="00C13DA4"/>
    <w:rsid w:val="00C13FA0"/>
    <w:rsid w:val="00C145FC"/>
    <w:rsid w:val="00C14722"/>
    <w:rsid w:val="00C14B26"/>
    <w:rsid w:val="00C14F32"/>
    <w:rsid w:val="00C15FE3"/>
    <w:rsid w:val="00C16225"/>
    <w:rsid w:val="00C16CAA"/>
    <w:rsid w:val="00C16D0E"/>
    <w:rsid w:val="00C16E63"/>
    <w:rsid w:val="00C175BE"/>
    <w:rsid w:val="00C17623"/>
    <w:rsid w:val="00C17742"/>
    <w:rsid w:val="00C178DB"/>
    <w:rsid w:val="00C17E87"/>
    <w:rsid w:val="00C20219"/>
    <w:rsid w:val="00C2090E"/>
    <w:rsid w:val="00C20E1F"/>
    <w:rsid w:val="00C2139D"/>
    <w:rsid w:val="00C21508"/>
    <w:rsid w:val="00C2159D"/>
    <w:rsid w:val="00C21EEE"/>
    <w:rsid w:val="00C22257"/>
    <w:rsid w:val="00C226F6"/>
    <w:rsid w:val="00C22F9B"/>
    <w:rsid w:val="00C23437"/>
    <w:rsid w:val="00C23D15"/>
    <w:rsid w:val="00C253F5"/>
    <w:rsid w:val="00C25740"/>
    <w:rsid w:val="00C259DF"/>
    <w:rsid w:val="00C259EC"/>
    <w:rsid w:val="00C25B7D"/>
    <w:rsid w:val="00C261C3"/>
    <w:rsid w:val="00C266D7"/>
    <w:rsid w:val="00C26D5D"/>
    <w:rsid w:val="00C27069"/>
    <w:rsid w:val="00C27193"/>
    <w:rsid w:val="00C275EC"/>
    <w:rsid w:val="00C27EAD"/>
    <w:rsid w:val="00C30545"/>
    <w:rsid w:val="00C30B8F"/>
    <w:rsid w:val="00C30BFA"/>
    <w:rsid w:val="00C30ECE"/>
    <w:rsid w:val="00C30F3B"/>
    <w:rsid w:val="00C31143"/>
    <w:rsid w:val="00C31BC7"/>
    <w:rsid w:val="00C31D6F"/>
    <w:rsid w:val="00C31F98"/>
    <w:rsid w:val="00C321BC"/>
    <w:rsid w:val="00C32280"/>
    <w:rsid w:val="00C32DB3"/>
    <w:rsid w:val="00C32F16"/>
    <w:rsid w:val="00C3354F"/>
    <w:rsid w:val="00C33D66"/>
    <w:rsid w:val="00C33F11"/>
    <w:rsid w:val="00C3403E"/>
    <w:rsid w:val="00C3436C"/>
    <w:rsid w:val="00C34591"/>
    <w:rsid w:val="00C34809"/>
    <w:rsid w:val="00C34870"/>
    <w:rsid w:val="00C352CA"/>
    <w:rsid w:val="00C353D6"/>
    <w:rsid w:val="00C35781"/>
    <w:rsid w:val="00C35A91"/>
    <w:rsid w:val="00C35ABB"/>
    <w:rsid w:val="00C35D05"/>
    <w:rsid w:val="00C35DB4"/>
    <w:rsid w:val="00C3604A"/>
    <w:rsid w:val="00C3607E"/>
    <w:rsid w:val="00C36277"/>
    <w:rsid w:val="00C363F6"/>
    <w:rsid w:val="00C36845"/>
    <w:rsid w:val="00C375AB"/>
    <w:rsid w:val="00C375B0"/>
    <w:rsid w:val="00C378AF"/>
    <w:rsid w:val="00C37D1F"/>
    <w:rsid w:val="00C4003C"/>
    <w:rsid w:val="00C40044"/>
    <w:rsid w:val="00C4009D"/>
    <w:rsid w:val="00C40875"/>
    <w:rsid w:val="00C40C6D"/>
    <w:rsid w:val="00C40EBD"/>
    <w:rsid w:val="00C417AF"/>
    <w:rsid w:val="00C41872"/>
    <w:rsid w:val="00C41FAA"/>
    <w:rsid w:val="00C420B5"/>
    <w:rsid w:val="00C421F3"/>
    <w:rsid w:val="00C42840"/>
    <w:rsid w:val="00C42A46"/>
    <w:rsid w:val="00C42B14"/>
    <w:rsid w:val="00C4328E"/>
    <w:rsid w:val="00C441B7"/>
    <w:rsid w:val="00C45405"/>
    <w:rsid w:val="00C454B0"/>
    <w:rsid w:val="00C45A10"/>
    <w:rsid w:val="00C45B88"/>
    <w:rsid w:val="00C45C20"/>
    <w:rsid w:val="00C4693B"/>
    <w:rsid w:val="00C46D97"/>
    <w:rsid w:val="00C46FC2"/>
    <w:rsid w:val="00C470CB"/>
    <w:rsid w:val="00C47275"/>
    <w:rsid w:val="00C473A1"/>
    <w:rsid w:val="00C501EA"/>
    <w:rsid w:val="00C50620"/>
    <w:rsid w:val="00C50950"/>
    <w:rsid w:val="00C50968"/>
    <w:rsid w:val="00C50CE0"/>
    <w:rsid w:val="00C50D29"/>
    <w:rsid w:val="00C50E43"/>
    <w:rsid w:val="00C50ECA"/>
    <w:rsid w:val="00C518AE"/>
    <w:rsid w:val="00C51918"/>
    <w:rsid w:val="00C5195D"/>
    <w:rsid w:val="00C527F7"/>
    <w:rsid w:val="00C528F7"/>
    <w:rsid w:val="00C52A65"/>
    <w:rsid w:val="00C52CBF"/>
    <w:rsid w:val="00C52F15"/>
    <w:rsid w:val="00C53167"/>
    <w:rsid w:val="00C534AA"/>
    <w:rsid w:val="00C537A3"/>
    <w:rsid w:val="00C53854"/>
    <w:rsid w:val="00C53A1A"/>
    <w:rsid w:val="00C53A45"/>
    <w:rsid w:val="00C53D78"/>
    <w:rsid w:val="00C53FF1"/>
    <w:rsid w:val="00C54524"/>
    <w:rsid w:val="00C545E4"/>
    <w:rsid w:val="00C55575"/>
    <w:rsid w:val="00C5599E"/>
    <w:rsid w:val="00C563EB"/>
    <w:rsid w:val="00C564A4"/>
    <w:rsid w:val="00C5652F"/>
    <w:rsid w:val="00C56AF2"/>
    <w:rsid w:val="00C56C9F"/>
    <w:rsid w:val="00C56E10"/>
    <w:rsid w:val="00C5717F"/>
    <w:rsid w:val="00C57A40"/>
    <w:rsid w:val="00C57B65"/>
    <w:rsid w:val="00C6026E"/>
    <w:rsid w:val="00C6101B"/>
    <w:rsid w:val="00C6119E"/>
    <w:rsid w:val="00C61327"/>
    <w:rsid w:val="00C6164C"/>
    <w:rsid w:val="00C61A25"/>
    <w:rsid w:val="00C62169"/>
    <w:rsid w:val="00C62879"/>
    <w:rsid w:val="00C6291D"/>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BCE"/>
    <w:rsid w:val="00C672F8"/>
    <w:rsid w:val="00C67FA8"/>
    <w:rsid w:val="00C700EE"/>
    <w:rsid w:val="00C70109"/>
    <w:rsid w:val="00C70112"/>
    <w:rsid w:val="00C70114"/>
    <w:rsid w:val="00C70387"/>
    <w:rsid w:val="00C7050C"/>
    <w:rsid w:val="00C70553"/>
    <w:rsid w:val="00C70718"/>
    <w:rsid w:val="00C70A6A"/>
    <w:rsid w:val="00C70CC1"/>
    <w:rsid w:val="00C70FDF"/>
    <w:rsid w:val="00C71996"/>
    <w:rsid w:val="00C7210A"/>
    <w:rsid w:val="00C7296C"/>
    <w:rsid w:val="00C72BD8"/>
    <w:rsid w:val="00C72D86"/>
    <w:rsid w:val="00C7331A"/>
    <w:rsid w:val="00C73ABA"/>
    <w:rsid w:val="00C73BD4"/>
    <w:rsid w:val="00C740F8"/>
    <w:rsid w:val="00C742B8"/>
    <w:rsid w:val="00C742DF"/>
    <w:rsid w:val="00C74C81"/>
    <w:rsid w:val="00C74D17"/>
    <w:rsid w:val="00C74E52"/>
    <w:rsid w:val="00C74F8D"/>
    <w:rsid w:val="00C7507C"/>
    <w:rsid w:val="00C7559A"/>
    <w:rsid w:val="00C75B6F"/>
    <w:rsid w:val="00C75BCE"/>
    <w:rsid w:val="00C75C10"/>
    <w:rsid w:val="00C75FCD"/>
    <w:rsid w:val="00C762FD"/>
    <w:rsid w:val="00C767DE"/>
    <w:rsid w:val="00C76860"/>
    <w:rsid w:val="00C76B0E"/>
    <w:rsid w:val="00C76D63"/>
    <w:rsid w:val="00C76E4F"/>
    <w:rsid w:val="00C77BE4"/>
    <w:rsid w:val="00C77C96"/>
    <w:rsid w:val="00C77CEE"/>
    <w:rsid w:val="00C77F6E"/>
    <w:rsid w:val="00C8033B"/>
    <w:rsid w:val="00C804CC"/>
    <w:rsid w:val="00C8074C"/>
    <w:rsid w:val="00C80B79"/>
    <w:rsid w:val="00C80D4C"/>
    <w:rsid w:val="00C80DA7"/>
    <w:rsid w:val="00C80FCC"/>
    <w:rsid w:val="00C80FE9"/>
    <w:rsid w:val="00C81588"/>
    <w:rsid w:val="00C81948"/>
    <w:rsid w:val="00C81A19"/>
    <w:rsid w:val="00C81BC9"/>
    <w:rsid w:val="00C8228A"/>
    <w:rsid w:val="00C827A5"/>
    <w:rsid w:val="00C82929"/>
    <w:rsid w:val="00C82A42"/>
    <w:rsid w:val="00C82C0B"/>
    <w:rsid w:val="00C830C8"/>
    <w:rsid w:val="00C83402"/>
    <w:rsid w:val="00C835E9"/>
    <w:rsid w:val="00C8446F"/>
    <w:rsid w:val="00C84620"/>
    <w:rsid w:val="00C84A9A"/>
    <w:rsid w:val="00C84CEB"/>
    <w:rsid w:val="00C85125"/>
    <w:rsid w:val="00C854E2"/>
    <w:rsid w:val="00C854F5"/>
    <w:rsid w:val="00C858DC"/>
    <w:rsid w:val="00C85C17"/>
    <w:rsid w:val="00C85E01"/>
    <w:rsid w:val="00C85F9D"/>
    <w:rsid w:val="00C86422"/>
    <w:rsid w:val="00C86797"/>
    <w:rsid w:val="00C86F72"/>
    <w:rsid w:val="00C8739C"/>
    <w:rsid w:val="00C87CAF"/>
    <w:rsid w:val="00C908D8"/>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BDE"/>
    <w:rsid w:val="00C93E29"/>
    <w:rsid w:val="00C93E9C"/>
    <w:rsid w:val="00C93F94"/>
    <w:rsid w:val="00C9421B"/>
    <w:rsid w:val="00C9427D"/>
    <w:rsid w:val="00C9448C"/>
    <w:rsid w:val="00C94C65"/>
    <w:rsid w:val="00C952EC"/>
    <w:rsid w:val="00C9601F"/>
    <w:rsid w:val="00C96F47"/>
    <w:rsid w:val="00C972AD"/>
    <w:rsid w:val="00C973F6"/>
    <w:rsid w:val="00C97573"/>
    <w:rsid w:val="00C978C5"/>
    <w:rsid w:val="00C97933"/>
    <w:rsid w:val="00C97A4D"/>
    <w:rsid w:val="00C97C67"/>
    <w:rsid w:val="00C97C71"/>
    <w:rsid w:val="00CA023C"/>
    <w:rsid w:val="00CA0593"/>
    <w:rsid w:val="00CA11BB"/>
    <w:rsid w:val="00CA1538"/>
    <w:rsid w:val="00CA1EEB"/>
    <w:rsid w:val="00CA2099"/>
    <w:rsid w:val="00CA2325"/>
    <w:rsid w:val="00CA2492"/>
    <w:rsid w:val="00CA28CB"/>
    <w:rsid w:val="00CA2FA7"/>
    <w:rsid w:val="00CA349F"/>
    <w:rsid w:val="00CA393F"/>
    <w:rsid w:val="00CA3B9A"/>
    <w:rsid w:val="00CA4275"/>
    <w:rsid w:val="00CA4568"/>
    <w:rsid w:val="00CA4ABF"/>
    <w:rsid w:val="00CA4EAE"/>
    <w:rsid w:val="00CA4FD6"/>
    <w:rsid w:val="00CA5122"/>
    <w:rsid w:val="00CA533B"/>
    <w:rsid w:val="00CA5513"/>
    <w:rsid w:val="00CA5776"/>
    <w:rsid w:val="00CA57D8"/>
    <w:rsid w:val="00CA581E"/>
    <w:rsid w:val="00CA5FE0"/>
    <w:rsid w:val="00CA684A"/>
    <w:rsid w:val="00CA726B"/>
    <w:rsid w:val="00CA730D"/>
    <w:rsid w:val="00CA78F6"/>
    <w:rsid w:val="00CA7FD6"/>
    <w:rsid w:val="00CB025E"/>
    <w:rsid w:val="00CB03D2"/>
    <w:rsid w:val="00CB0405"/>
    <w:rsid w:val="00CB0B14"/>
    <w:rsid w:val="00CB0D33"/>
    <w:rsid w:val="00CB0E59"/>
    <w:rsid w:val="00CB1610"/>
    <w:rsid w:val="00CB1F9A"/>
    <w:rsid w:val="00CB216D"/>
    <w:rsid w:val="00CB2233"/>
    <w:rsid w:val="00CB2283"/>
    <w:rsid w:val="00CB2487"/>
    <w:rsid w:val="00CB340B"/>
    <w:rsid w:val="00CB39D1"/>
    <w:rsid w:val="00CB4085"/>
    <w:rsid w:val="00CB40F1"/>
    <w:rsid w:val="00CB41CA"/>
    <w:rsid w:val="00CB498B"/>
    <w:rsid w:val="00CB4A5D"/>
    <w:rsid w:val="00CB4C02"/>
    <w:rsid w:val="00CB4C36"/>
    <w:rsid w:val="00CB538C"/>
    <w:rsid w:val="00CB53B4"/>
    <w:rsid w:val="00CB5AE6"/>
    <w:rsid w:val="00CB5BC4"/>
    <w:rsid w:val="00CB5C87"/>
    <w:rsid w:val="00CB5E53"/>
    <w:rsid w:val="00CB6589"/>
    <w:rsid w:val="00CB686F"/>
    <w:rsid w:val="00CB6B2F"/>
    <w:rsid w:val="00CB70FD"/>
    <w:rsid w:val="00CB71A9"/>
    <w:rsid w:val="00CB769C"/>
    <w:rsid w:val="00CB79EA"/>
    <w:rsid w:val="00CB7FCF"/>
    <w:rsid w:val="00CC0013"/>
    <w:rsid w:val="00CC00B4"/>
    <w:rsid w:val="00CC01F6"/>
    <w:rsid w:val="00CC05A6"/>
    <w:rsid w:val="00CC0695"/>
    <w:rsid w:val="00CC0BDF"/>
    <w:rsid w:val="00CC1087"/>
    <w:rsid w:val="00CC114C"/>
    <w:rsid w:val="00CC144A"/>
    <w:rsid w:val="00CC1642"/>
    <w:rsid w:val="00CC16F7"/>
    <w:rsid w:val="00CC2073"/>
    <w:rsid w:val="00CC245B"/>
    <w:rsid w:val="00CC2484"/>
    <w:rsid w:val="00CC26F1"/>
    <w:rsid w:val="00CC3185"/>
    <w:rsid w:val="00CC35C4"/>
    <w:rsid w:val="00CC3AFC"/>
    <w:rsid w:val="00CC3E03"/>
    <w:rsid w:val="00CC4680"/>
    <w:rsid w:val="00CC4734"/>
    <w:rsid w:val="00CC47F5"/>
    <w:rsid w:val="00CC4C9F"/>
    <w:rsid w:val="00CC4F10"/>
    <w:rsid w:val="00CC50B7"/>
    <w:rsid w:val="00CC5499"/>
    <w:rsid w:val="00CC57B3"/>
    <w:rsid w:val="00CC5F3D"/>
    <w:rsid w:val="00CC62EB"/>
    <w:rsid w:val="00CC6549"/>
    <w:rsid w:val="00CC6584"/>
    <w:rsid w:val="00CC7318"/>
    <w:rsid w:val="00CC78FB"/>
    <w:rsid w:val="00CC7C5A"/>
    <w:rsid w:val="00CD027C"/>
    <w:rsid w:val="00CD0790"/>
    <w:rsid w:val="00CD09DE"/>
    <w:rsid w:val="00CD0BEF"/>
    <w:rsid w:val="00CD1438"/>
    <w:rsid w:val="00CD144F"/>
    <w:rsid w:val="00CD1744"/>
    <w:rsid w:val="00CD1C77"/>
    <w:rsid w:val="00CD2082"/>
    <w:rsid w:val="00CD21D8"/>
    <w:rsid w:val="00CD2467"/>
    <w:rsid w:val="00CD250C"/>
    <w:rsid w:val="00CD29EF"/>
    <w:rsid w:val="00CD2AFA"/>
    <w:rsid w:val="00CD3316"/>
    <w:rsid w:val="00CD3856"/>
    <w:rsid w:val="00CD3C05"/>
    <w:rsid w:val="00CD4542"/>
    <w:rsid w:val="00CD4904"/>
    <w:rsid w:val="00CD49D7"/>
    <w:rsid w:val="00CD4BE8"/>
    <w:rsid w:val="00CD4E69"/>
    <w:rsid w:val="00CD50DC"/>
    <w:rsid w:val="00CD57D4"/>
    <w:rsid w:val="00CD59EB"/>
    <w:rsid w:val="00CD5A2E"/>
    <w:rsid w:val="00CD5FCC"/>
    <w:rsid w:val="00CD63D7"/>
    <w:rsid w:val="00CD6465"/>
    <w:rsid w:val="00CD652C"/>
    <w:rsid w:val="00CD6639"/>
    <w:rsid w:val="00CD6D24"/>
    <w:rsid w:val="00CD7796"/>
    <w:rsid w:val="00CD77DB"/>
    <w:rsid w:val="00CE1161"/>
    <w:rsid w:val="00CE1282"/>
    <w:rsid w:val="00CE1476"/>
    <w:rsid w:val="00CE15D3"/>
    <w:rsid w:val="00CE1716"/>
    <w:rsid w:val="00CE1D9C"/>
    <w:rsid w:val="00CE1EC0"/>
    <w:rsid w:val="00CE1FDB"/>
    <w:rsid w:val="00CE2105"/>
    <w:rsid w:val="00CE2682"/>
    <w:rsid w:val="00CE29A0"/>
    <w:rsid w:val="00CE2A1B"/>
    <w:rsid w:val="00CE2DB8"/>
    <w:rsid w:val="00CE2E16"/>
    <w:rsid w:val="00CE2FEF"/>
    <w:rsid w:val="00CE3001"/>
    <w:rsid w:val="00CE321C"/>
    <w:rsid w:val="00CE3482"/>
    <w:rsid w:val="00CE35D6"/>
    <w:rsid w:val="00CE3633"/>
    <w:rsid w:val="00CE37EC"/>
    <w:rsid w:val="00CE3E8A"/>
    <w:rsid w:val="00CE3F28"/>
    <w:rsid w:val="00CE4304"/>
    <w:rsid w:val="00CE5441"/>
    <w:rsid w:val="00CE54F0"/>
    <w:rsid w:val="00CE58B0"/>
    <w:rsid w:val="00CE5940"/>
    <w:rsid w:val="00CE5F64"/>
    <w:rsid w:val="00CE6353"/>
    <w:rsid w:val="00CE6924"/>
    <w:rsid w:val="00CE69E7"/>
    <w:rsid w:val="00CE74DC"/>
    <w:rsid w:val="00CE754B"/>
    <w:rsid w:val="00CE7AAB"/>
    <w:rsid w:val="00CE7B02"/>
    <w:rsid w:val="00CE7CA2"/>
    <w:rsid w:val="00CE7D7E"/>
    <w:rsid w:val="00CF039E"/>
    <w:rsid w:val="00CF05D5"/>
    <w:rsid w:val="00CF066A"/>
    <w:rsid w:val="00CF06C9"/>
    <w:rsid w:val="00CF11CB"/>
    <w:rsid w:val="00CF139B"/>
    <w:rsid w:val="00CF16F5"/>
    <w:rsid w:val="00CF1813"/>
    <w:rsid w:val="00CF1D54"/>
    <w:rsid w:val="00CF1F07"/>
    <w:rsid w:val="00CF20A4"/>
    <w:rsid w:val="00CF247F"/>
    <w:rsid w:val="00CF2738"/>
    <w:rsid w:val="00CF2793"/>
    <w:rsid w:val="00CF2ACC"/>
    <w:rsid w:val="00CF2CE3"/>
    <w:rsid w:val="00CF2D2A"/>
    <w:rsid w:val="00CF2D8D"/>
    <w:rsid w:val="00CF3622"/>
    <w:rsid w:val="00CF368C"/>
    <w:rsid w:val="00CF3A18"/>
    <w:rsid w:val="00CF4146"/>
    <w:rsid w:val="00CF469F"/>
    <w:rsid w:val="00CF4742"/>
    <w:rsid w:val="00CF4A2A"/>
    <w:rsid w:val="00CF4F20"/>
    <w:rsid w:val="00CF52D6"/>
    <w:rsid w:val="00CF57E4"/>
    <w:rsid w:val="00CF5B75"/>
    <w:rsid w:val="00CF630B"/>
    <w:rsid w:val="00CF691D"/>
    <w:rsid w:val="00CF6A4F"/>
    <w:rsid w:val="00CF7931"/>
    <w:rsid w:val="00CF7C91"/>
    <w:rsid w:val="00CF7DCA"/>
    <w:rsid w:val="00CF7F40"/>
    <w:rsid w:val="00D001CE"/>
    <w:rsid w:val="00D00488"/>
    <w:rsid w:val="00D007A5"/>
    <w:rsid w:val="00D00B76"/>
    <w:rsid w:val="00D00EAA"/>
    <w:rsid w:val="00D010A0"/>
    <w:rsid w:val="00D01239"/>
    <w:rsid w:val="00D013A1"/>
    <w:rsid w:val="00D01406"/>
    <w:rsid w:val="00D014DF"/>
    <w:rsid w:val="00D017C4"/>
    <w:rsid w:val="00D01CAB"/>
    <w:rsid w:val="00D029AB"/>
    <w:rsid w:val="00D02A29"/>
    <w:rsid w:val="00D03221"/>
    <w:rsid w:val="00D039A5"/>
    <w:rsid w:val="00D04209"/>
    <w:rsid w:val="00D04224"/>
    <w:rsid w:val="00D056A1"/>
    <w:rsid w:val="00D05743"/>
    <w:rsid w:val="00D05F5B"/>
    <w:rsid w:val="00D06063"/>
    <w:rsid w:val="00D061E8"/>
    <w:rsid w:val="00D06460"/>
    <w:rsid w:val="00D06461"/>
    <w:rsid w:val="00D065E3"/>
    <w:rsid w:val="00D0719C"/>
    <w:rsid w:val="00D07625"/>
    <w:rsid w:val="00D07D74"/>
    <w:rsid w:val="00D1074A"/>
    <w:rsid w:val="00D10887"/>
    <w:rsid w:val="00D109F9"/>
    <w:rsid w:val="00D11214"/>
    <w:rsid w:val="00D115AE"/>
    <w:rsid w:val="00D119C3"/>
    <w:rsid w:val="00D11AE8"/>
    <w:rsid w:val="00D11C85"/>
    <w:rsid w:val="00D11CB3"/>
    <w:rsid w:val="00D11D98"/>
    <w:rsid w:val="00D11EF7"/>
    <w:rsid w:val="00D12A3E"/>
    <w:rsid w:val="00D12D51"/>
    <w:rsid w:val="00D12DE9"/>
    <w:rsid w:val="00D12FFE"/>
    <w:rsid w:val="00D1309D"/>
    <w:rsid w:val="00D1315D"/>
    <w:rsid w:val="00D13494"/>
    <w:rsid w:val="00D13604"/>
    <w:rsid w:val="00D1384A"/>
    <w:rsid w:val="00D14050"/>
    <w:rsid w:val="00D1439C"/>
    <w:rsid w:val="00D14764"/>
    <w:rsid w:val="00D14874"/>
    <w:rsid w:val="00D14CDD"/>
    <w:rsid w:val="00D14D76"/>
    <w:rsid w:val="00D152CC"/>
    <w:rsid w:val="00D1576D"/>
    <w:rsid w:val="00D165CB"/>
    <w:rsid w:val="00D1692C"/>
    <w:rsid w:val="00D1739C"/>
    <w:rsid w:val="00D17786"/>
    <w:rsid w:val="00D17D77"/>
    <w:rsid w:val="00D2051C"/>
    <w:rsid w:val="00D20E5B"/>
    <w:rsid w:val="00D210AA"/>
    <w:rsid w:val="00D21210"/>
    <w:rsid w:val="00D2167F"/>
    <w:rsid w:val="00D2190F"/>
    <w:rsid w:val="00D21D5B"/>
    <w:rsid w:val="00D21E1C"/>
    <w:rsid w:val="00D221AE"/>
    <w:rsid w:val="00D22F00"/>
    <w:rsid w:val="00D233CD"/>
    <w:rsid w:val="00D23873"/>
    <w:rsid w:val="00D23947"/>
    <w:rsid w:val="00D23A2C"/>
    <w:rsid w:val="00D241E7"/>
    <w:rsid w:val="00D250FC"/>
    <w:rsid w:val="00D25187"/>
    <w:rsid w:val="00D25447"/>
    <w:rsid w:val="00D25C3C"/>
    <w:rsid w:val="00D25E44"/>
    <w:rsid w:val="00D25EA3"/>
    <w:rsid w:val="00D25F51"/>
    <w:rsid w:val="00D262E6"/>
    <w:rsid w:val="00D262EB"/>
    <w:rsid w:val="00D26420"/>
    <w:rsid w:val="00D26C86"/>
    <w:rsid w:val="00D27030"/>
    <w:rsid w:val="00D272D9"/>
    <w:rsid w:val="00D27733"/>
    <w:rsid w:val="00D27984"/>
    <w:rsid w:val="00D301FE"/>
    <w:rsid w:val="00D30678"/>
    <w:rsid w:val="00D30721"/>
    <w:rsid w:val="00D30A1D"/>
    <w:rsid w:val="00D30C10"/>
    <w:rsid w:val="00D30D06"/>
    <w:rsid w:val="00D31904"/>
    <w:rsid w:val="00D31BFA"/>
    <w:rsid w:val="00D31CE4"/>
    <w:rsid w:val="00D3204C"/>
    <w:rsid w:val="00D321E2"/>
    <w:rsid w:val="00D32235"/>
    <w:rsid w:val="00D323FA"/>
    <w:rsid w:val="00D3280C"/>
    <w:rsid w:val="00D32E7E"/>
    <w:rsid w:val="00D339CF"/>
    <w:rsid w:val="00D33A49"/>
    <w:rsid w:val="00D33B48"/>
    <w:rsid w:val="00D33BD1"/>
    <w:rsid w:val="00D341FA"/>
    <w:rsid w:val="00D34228"/>
    <w:rsid w:val="00D34377"/>
    <w:rsid w:val="00D34671"/>
    <w:rsid w:val="00D3470D"/>
    <w:rsid w:val="00D35911"/>
    <w:rsid w:val="00D35FB9"/>
    <w:rsid w:val="00D361B7"/>
    <w:rsid w:val="00D36AEF"/>
    <w:rsid w:val="00D36BD2"/>
    <w:rsid w:val="00D36E06"/>
    <w:rsid w:val="00D36E6F"/>
    <w:rsid w:val="00D3705A"/>
    <w:rsid w:val="00D371A1"/>
    <w:rsid w:val="00D373C2"/>
    <w:rsid w:val="00D3757D"/>
    <w:rsid w:val="00D37B32"/>
    <w:rsid w:val="00D37F83"/>
    <w:rsid w:val="00D4020B"/>
    <w:rsid w:val="00D40577"/>
    <w:rsid w:val="00D40612"/>
    <w:rsid w:val="00D40B79"/>
    <w:rsid w:val="00D40BCB"/>
    <w:rsid w:val="00D40C37"/>
    <w:rsid w:val="00D40C88"/>
    <w:rsid w:val="00D40F0A"/>
    <w:rsid w:val="00D411CD"/>
    <w:rsid w:val="00D412FB"/>
    <w:rsid w:val="00D41AAF"/>
    <w:rsid w:val="00D4225E"/>
    <w:rsid w:val="00D42338"/>
    <w:rsid w:val="00D4247C"/>
    <w:rsid w:val="00D42A1E"/>
    <w:rsid w:val="00D43D45"/>
    <w:rsid w:val="00D44DF3"/>
    <w:rsid w:val="00D44E08"/>
    <w:rsid w:val="00D451B1"/>
    <w:rsid w:val="00D458B1"/>
    <w:rsid w:val="00D459A1"/>
    <w:rsid w:val="00D459AA"/>
    <w:rsid w:val="00D45CBC"/>
    <w:rsid w:val="00D463CE"/>
    <w:rsid w:val="00D46A0D"/>
    <w:rsid w:val="00D46DDF"/>
    <w:rsid w:val="00D46E83"/>
    <w:rsid w:val="00D46FA8"/>
    <w:rsid w:val="00D47194"/>
    <w:rsid w:val="00D4746F"/>
    <w:rsid w:val="00D476C4"/>
    <w:rsid w:val="00D47B45"/>
    <w:rsid w:val="00D502F7"/>
    <w:rsid w:val="00D5044D"/>
    <w:rsid w:val="00D50477"/>
    <w:rsid w:val="00D50499"/>
    <w:rsid w:val="00D5082A"/>
    <w:rsid w:val="00D509AE"/>
    <w:rsid w:val="00D50A97"/>
    <w:rsid w:val="00D50E61"/>
    <w:rsid w:val="00D50E85"/>
    <w:rsid w:val="00D50FA7"/>
    <w:rsid w:val="00D515FD"/>
    <w:rsid w:val="00D51B13"/>
    <w:rsid w:val="00D51E9E"/>
    <w:rsid w:val="00D51FE1"/>
    <w:rsid w:val="00D52649"/>
    <w:rsid w:val="00D52DE0"/>
    <w:rsid w:val="00D533A4"/>
    <w:rsid w:val="00D533AB"/>
    <w:rsid w:val="00D538D8"/>
    <w:rsid w:val="00D53952"/>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100"/>
    <w:rsid w:val="00D5629B"/>
    <w:rsid w:val="00D57409"/>
    <w:rsid w:val="00D575F8"/>
    <w:rsid w:val="00D600FC"/>
    <w:rsid w:val="00D60120"/>
    <w:rsid w:val="00D604B4"/>
    <w:rsid w:val="00D6052E"/>
    <w:rsid w:val="00D606B1"/>
    <w:rsid w:val="00D60736"/>
    <w:rsid w:val="00D609C0"/>
    <w:rsid w:val="00D60B80"/>
    <w:rsid w:val="00D616BD"/>
    <w:rsid w:val="00D617B5"/>
    <w:rsid w:val="00D618FB"/>
    <w:rsid w:val="00D6198A"/>
    <w:rsid w:val="00D61C1F"/>
    <w:rsid w:val="00D6217D"/>
    <w:rsid w:val="00D622C0"/>
    <w:rsid w:val="00D625AB"/>
    <w:rsid w:val="00D629B0"/>
    <w:rsid w:val="00D629E6"/>
    <w:rsid w:val="00D62A9D"/>
    <w:rsid w:val="00D6365A"/>
    <w:rsid w:val="00D63866"/>
    <w:rsid w:val="00D6394D"/>
    <w:rsid w:val="00D63ACC"/>
    <w:rsid w:val="00D63B77"/>
    <w:rsid w:val="00D6406C"/>
    <w:rsid w:val="00D64096"/>
    <w:rsid w:val="00D6457E"/>
    <w:rsid w:val="00D6524B"/>
    <w:rsid w:val="00D656D3"/>
    <w:rsid w:val="00D66449"/>
    <w:rsid w:val="00D666BD"/>
    <w:rsid w:val="00D668C8"/>
    <w:rsid w:val="00D672D1"/>
    <w:rsid w:val="00D70471"/>
    <w:rsid w:val="00D71010"/>
    <w:rsid w:val="00D71296"/>
    <w:rsid w:val="00D7132C"/>
    <w:rsid w:val="00D716D3"/>
    <w:rsid w:val="00D723D0"/>
    <w:rsid w:val="00D7258C"/>
    <w:rsid w:val="00D72741"/>
    <w:rsid w:val="00D72E82"/>
    <w:rsid w:val="00D73179"/>
    <w:rsid w:val="00D7362F"/>
    <w:rsid w:val="00D736F4"/>
    <w:rsid w:val="00D73721"/>
    <w:rsid w:val="00D73838"/>
    <w:rsid w:val="00D73BBE"/>
    <w:rsid w:val="00D73FE9"/>
    <w:rsid w:val="00D741AA"/>
    <w:rsid w:val="00D741C0"/>
    <w:rsid w:val="00D744B9"/>
    <w:rsid w:val="00D74604"/>
    <w:rsid w:val="00D74BBD"/>
    <w:rsid w:val="00D74CFE"/>
    <w:rsid w:val="00D750A0"/>
    <w:rsid w:val="00D7581F"/>
    <w:rsid w:val="00D75C3A"/>
    <w:rsid w:val="00D75F46"/>
    <w:rsid w:val="00D76768"/>
    <w:rsid w:val="00D767B2"/>
    <w:rsid w:val="00D768EE"/>
    <w:rsid w:val="00D76B5A"/>
    <w:rsid w:val="00D76E6A"/>
    <w:rsid w:val="00D7728D"/>
    <w:rsid w:val="00D77E8D"/>
    <w:rsid w:val="00D804F1"/>
    <w:rsid w:val="00D80530"/>
    <w:rsid w:val="00D80867"/>
    <w:rsid w:val="00D81113"/>
    <w:rsid w:val="00D81566"/>
    <w:rsid w:val="00D81697"/>
    <w:rsid w:val="00D816A0"/>
    <w:rsid w:val="00D81FEB"/>
    <w:rsid w:val="00D825BB"/>
    <w:rsid w:val="00D82CF3"/>
    <w:rsid w:val="00D835A5"/>
    <w:rsid w:val="00D835DF"/>
    <w:rsid w:val="00D8365D"/>
    <w:rsid w:val="00D83706"/>
    <w:rsid w:val="00D83775"/>
    <w:rsid w:val="00D83EDD"/>
    <w:rsid w:val="00D84868"/>
    <w:rsid w:val="00D84B38"/>
    <w:rsid w:val="00D84BB5"/>
    <w:rsid w:val="00D8561F"/>
    <w:rsid w:val="00D85A5F"/>
    <w:rsid w:val="00D85B35"/>
    <w:rsid w:val="00D861CC"/>
    <w:rsid w:val="00D8675D"/>
    <w:rsid w:val="00D8692A"/>
    <w:rsid w:val="00D86D30"/>
    <w:rsid w:val="00D870BB"/>
    <w:rsid w:val="00D87395"/>
    <w:rsid w:val="00D87AF1"/>
    <w:rsid w:val="00D9004C"/>
    <w:rsid w:val="00D90085"/>
    <w:rsid w:val="00D90413"/>
    <w:rsid w:val="00D90614"/>
    <w:rsid w:val="00D90BE1"/>
    <w:rsid w:val="00D913E3"/>
    <w:rsid w:val="00D913F7"/>
    <w:rsid w:val="00D914F2"/>
    <w:rsid w:val="00D917D5"/>
    <w:rsid w:val="00D91A71"/>
    <w:rsid w:val="00D91B6B"/>
    <w:rsid w:val="00D91DF1"/>
    <w:rsid w:val="00D91E97"/>
    <w:rsid w:val="00D91FAB"/>
    <w:rsid w:val="00D92197"/>
    <w:rsid w:val="00D9280B"/>
    <w:rsid w:val="00D9302D"/>
    <w:rsid w:val="00D930FD"/>
    <w:rsid w:val="00D935D1"/>
    <w:rsid w:val="00D9377C"/>
    <w:rsid w:val="00D945F0"/>
    <w:rsid w:val="00D94BCC"/>
    <w:rsid w:val="00D94BD7"/>
    <w:rsid w:val="00D94FE4"/>
    <w:rsid w:val="00D9515D"/>
    <w:rsid w:val="00D952EE"/>
    <w:rsid w:val="00D95439"/>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2DE2"/>
    <w:rsid w:val="00DA3AAA"/>
    <w:rsid w:val="00DA3D27"/>
    <w:rsid w:val="00DA3F07"/>
    <w:rsid w:val="00DA436F"/>
    <w:rsid w:val="00DA4C32"/>
    <w:rsid w:val="00DA4C81"/>
    <w:rsid w:val="00DA4E85"/>
    <w:rsid w:val="00DA4F97"/>
    <w:rsid w:val="00DA5423"/>
    <w:rsid w:val="00DA5508"/>
    <w:rsid w:val="00DA5661"/>
    <w:rsid w:val="00DA59A0"/>
    <w:rsid w:val="00DA5B04"/>
    <w:rsid w:val="00DA5B14"/>
    <w:rsid w:val="00DA63CD"/>
    <w:rsid w:val="00DA68F4"/>
    <w:rsid w:val="00DA68FC"/>
    <w:rsid w:val="00DA6CD7"/>
    <w:rsid w:val="00DA6DAD"/>
    <w:rsid w:val="00DA7035"/>
    <w:rsid w:val="00DA735A"/>
    <w:rsid w:val="00DA75C5"/>
    <w:rsid w:val="00DA7845"/>
    <w:rsid w:val="00DA79C0"/>
    <w:rsid w:val="00DB01FC"/>
    <w:rsid w:val="00DB022C"/>
    <w:rsid w:val="00DB058A"/>
    <w:rsid w:val="00DB0E48"/>
    <w:rsid w:val="00DB16C9"/>
    <w:rsid w:val="00DB16E7"/>
    <w:rsid w:val="00DB1956"/>
    <w:rsid w:val="00DB1F34"/>
    <w:rsid w:val="00DB207C"/>
    <w:rsid w:val="00DB20C1"/>
    <w:rsid w:val="00DB2265"/>
    <w:rsid w:val="00DB28F0"/>
    <w:rsid w:val="00DB30BB"/>
    <w:rsid w:val="00DB325C"/>
    <w:rsid w:val="00DB33A4"/>
    <w:rsid w:val="00DB33BD"/>
    <w:rsid w:val="00DB3411"/>
    <w:rsid w:val="00DB3598"/>
    <w:rsid w:val="00DB373F"/>
    <w:rsid w:val="00DB385F"/>
    <w:rsid w:val="00DB3D7E"/>
    <w:rsid w:val="00DB4C27"/>
    <w:rsid w:val="00DB4D8F"/>
    <w:rsid w:val="00DB50DF"/>
    <w:rsid w:val="00DB521E"/>
    <w:rsid w:val="00DB52BA"/>
    <w:rsid w:val="00DB5946"/>
    <w:rsid w:val="00DB5C2E"/>
    <w:rsid w:val="00DB5EE5"/>
    <w:rsid w:val="00DB5FF2"/>
    <w:rsid w:val="00DB60BD"/>
    <w:rsid w:val="00DB6337"/>
    <w:rsid w:val="00DB6426"/>
    <w:rsid w:val="00DB66A9"/>
    <w:rsid w:val="00DB6714"/>
    <w:rsid w:val="00DB6879"/>
    <w:rsid w:val="00DB6965"/>
    <w:rsid w:val="00DB717E"/>
    <w:rsid w:val="00DB77BB"/>
    <w:rsid w:val="00DB78C1"/>
    <w:rsid w:val="00DB7D5B"/>
    <w:rsid w:val="00DC0279"/>
    <w:rsid w:val="00DC0400"/>
    <w:rsid w:val="00DC0A4E"/>
    <w:rsid w:val="00DC0F82"/>
    <w:rsid w:val="00DC1700"/>
    <w:rsid w:val="00DC1C5F"/>
    <w:rsid w:val="00DC243A"/>
    <w:rsid w:val="00DC27F9"/>
    <w:rsid w:val="00DC2AF3"/>
    <w:rsid w:val="00DC2CD8"/>
    <w:rsid w:val="00DC2E16"/>
    <w:rsid w:val="00DC2ED2"/>
    <w:rsid w:val="00DC2EDE"/>
    <w:rsid w:val="00DC302C"/>
    <w:rsid w:val="00DC424C"/>
    <w:rsid w:val="00DC4783"/>
    <w:rsid w:val="00DC4C3E"/>
    <w:rsid w:val="00DC4CE8"/>
    <w:rsid w:val="00DC4DFF"/>
    <w:rsid w:val="00DC51D6"/>
    <w:rsid w:val="00DC55CD"/>
    <w:rsid w:val="00DC5DB3"/>
    <w:rsid w:val="00DC5F6D"/>
    <w:rsid w:val="00DC6141"/>
    <w:rsid w:val="00DC6262"/>
    <w:rsid w:val="00DC6748"/>
    <w:rsid w:val="00DC681C"/>
    <w:rsid w:val="00DC6FCE"/>
    <w:rsid w:val="00DC787D"/>
    <w:rsid w:val="00DC7E0A"/>
    <w:rsid w:val="00DD01C8"/>
    <w:rsid w:val="00DD0B0D"/>
    <w:rsid w:val="00DD1265"/>
    <w:rsid w:val="00DD12FC"/>
    <w:rsid w:val="00DD185D"/>
    <w:rsid w:val="00DD1977"/>
    <w:rsid w:val="00DD1F8F"/>
    <w:rsid w:val="00DD226B"/>
    <w:rsid w:val="00DD2CA5"/>
    <w:rsid w:val="00DD3471"/>
    <w:rsid w:val="00DD3A10"/>
    <w:rsid w:val="00DD4398"/>
    <w:rsid w:val="00DD474B"/>
    <w:rsid w:val="00DD4A99"/>
    <w:rsid w:val="00DD50C2"/>
    <w:rsid w:val="00DD5851"/>
    <w:rsid w:val="00DD5946"/>
    <w:rsid w:val="00DD5C09"/>
    <w:rsid w:val="00DD6479"/>
    <w:rsid w:val="00DD681D"/>
    <w:rsid w:val="00DD7183"/>
    <w:rsid w:val="00DD72F4"/>
    <w:rsid w:val="00DD7388"/>
    <w:rsid w:val="00DD77E5"/>
    <w:rsid w:val="00DD77F0"/>
    <w:rsid w:val="00DD78C1"/>
    <w:rsid w:val="00DD7B6F"/>
    <w:rsid w:val="00DD7C77"/>
    <w:rsid w:val="00DE0590"/>
    <w:rsid w:val="00DE0ADD"/>
    <w:rsid w:val="00DE18A4"/>
    <w:rsid w:val="00DE1BB3"/>
    <w:rsid w:val="00DE2130"/>
    <w:rsid w:val="00DE238E"/>
    <w:rsid w:val="00DE2775"/>
    <w:rsid w:val="00DE2BE0"/>
    <w:rsid w:val="00DE2C22"/>
    <w:rsid w:val="00DE2DF9"/>
    <w:rsid w:val="00DE31F3"/>
    <w:rsid w:val="00DE3259"/>
    <w:rsid w:val="00DE33D0"/>
    <w:rsid w:val="00DE34A3"/>
    <w:rsid w:val="00DE3794"/>
    <w:rsid w:val="00DE3824"/>
    <w:rsid w:val="00DE3B8E"/>
    <w:rsid w:val="00DE3E1E"/>
    <w:rsid w:val="00DE494A"/>
    <w:rsid w:val="00DE4C8B"/>
    <w:rsid w:val="00DE4DC5"/>
    <w:rsid w:val="00DE4EDE"/>
    <w:rsid w:val="00DE5257"/>
    <w:rsid w:val="00DE54FE"/>
    <w:rsid w:val="00DE58DB"/>
    <w:rsid w:val="00DE636E"/>
    <w:rsid w:val="00DE640A"/>
    <w:rsid w:val="00DE6456"/>
    <w:rsid w:val="00DE6BB5"/>
    <w:rsid w:val="00DE6DFB"/>
    <w:rsid w:val="00DE7DD0"/>
    <w:rsid w:val="00DE7DDF"/>
    <w:rsid w:val="00DE7F33"/>
    <w:rsid w:val="00DF067D"/>
    <w:rsid w:val="00DF06D0"/>
    <w:rsid w:val="00DF0916"/>
    <w:rsid w:val="00DF0CB7"/>
    <w:rsid w:val="00DF0EED"/>
    <w:rsid w:val="00DF145B"/>
    <w:rsid w:val="00DF1D57"/>
    <w:rsid w:val="00DF1D5C"/>
    <w:rsid w:val="00DF20A4"/>
    <w:rsid w:val="00DF22BA"/>
    <w:rsid w:val="00DF2339"/>
    <w:rsid w:val="00DF2461"/>
    <w:rsid w:val="00DF27F3"/>
    <w:rsid w:val="00DF294D"/>
    <w:rsid w:val="00DF3117"/>
    <w:rsid w:val="00DF3C33"/>
    <w:rsid w:val="00DF41C6"/>
    <w:rsid w:val="00DF41EB"/>
    <w:rsid w:val="00DF44D9"/>
    <w:rsid w:val="00DF4539"/>
    <w:rsid w:val="00DF47AC"/>
    <w:rsid w:val="00DF494C"/>
    <w:rsid w:val="00DF4D04"/>
    <w:rsid w:val="00DF55DB"/>
    <w:rsid w:val="00DF5D3C"/>
    <w:rsid w:val="00DF5D7E"/>
    <w:rsid w:val="00DF641A"/>
    <w:rsid w:val="00DF6464"/>
    <w:rsid w:val="00DF678A"/>
    <w:rsid w:val="00DF7284"/>
    <w:rsid w:val="00DF72D4"/>
    <w:rsid w:val="00DF7338"/>
    <w:rsid w:val="00DF736D"/>
    <w:rsid w:val="00DF7863"/>
    <w:rsid w:val="00DF7994"/>
    <w:rsid w:val="00E00186"/>
    <w:rsid w:val="00E0027A"/>
    <w:rsid w:val="00E00468"/>
    <w:rsid w:val="00E00933"/>
    <w:rsid w:val="00E00A40"/>
    <w:rsid w:val="00E0129D"/>
    <w:rsid w:val="00E014D6"/>
    <w:rsid w:val="00E015EC"/>
    <w:rsid w:val="00E018BF"/>
    <w:rsid w:val="00E01AD5"/>
    <w:rsid w:val="00E01B37"/>
    <w:rsid w:val="00E0211C"/>
    <w:rsid w:val="00E02230"/>
    <w:rsid w:val="00E0288C"/>
    <w:rsid w:val="00E02A0D"/>
    <w:rsid w:val="00E03183"/>
    <w:rsid w:val="00E035E2"/>
    <w:rsid w:val="00E037EA"/>
    <w:rsid w:val="00E03ED2"/>
    <w:rsid w:val="00E0416E"/>
    <w:rsid w:val="00E04208"/>
    <w:rsid w:val="00E051F3"/>
    <w:rsid w:val="00E055DC"/>
    <w:rsid w:val="00E05BBA"/>
    <w:rsid w:val="00E05C88"/>
    <w:rsid w:val="00E06726"/>
    <w:rsid w:val="00E067AC"/>
    <w:rsid w:val="00E06D08"/>
    <w:rsid w:val="00E07053"/>
    <w:rsid w:val="00E07125"/>
    <w:rsid w:val="00E072A4"/>
    <w:rsid w:val="00E075D2"/>
    <w:rsid w:val="00E0764B"/>
    <w:rsid w:val="00E076AD"/>
    <w:rsid w:val="00E07AD4"/>
    <w:rsid w:val="00E07B0F"/>
    <w:rsid w:val="00E100BC"/>
    <w:rsid w:val="00E1021A"/>
    <w:rsid w:val="00E1035C"/>
    <w:rsid w:val="00E10797"/>
    <w:rsid w:val="00E1100B"/>
    <w:rsid w:val="00E11764"/>
    <w:rsid w:val="00E11773"/>
    <w:rsid w:val="00E117A9"/>
    <w:rsid w:val="00E11AC1"/>
    <w:rsid w:val="00E11ACF"/>
    <w:rsid w:val="00E12179"/>
    <w:rsid w:val="00E1256E"/>
    <w:rsid w:val="00E12895"/>
    <w:rsid w:val="00E12BFA"/>
    <w:rsid w:val="00E13282"/>
    <w:rsid w:val="00E13346"/>
    <w:rsid w:val="00E1344A"/>
    <w:rsid w:val="00E13D01"/>
    <w:rsid w:val="00E13E42"/>
    <w:rsid w:val="00E142ED"/>
    <w:rsid w:val="00E1431E"/>
    <w:rsid w:val="00E1449D"/>
    <w:rsid w:val="00E144D2"/>
    <w:rsid w:val="00E1462C"/>
    <w:rsid w:val="00E14846"/>
    <w:rsid w:val="00E14FC4"/>
    <w:rsid w:val="00E15910"/>
    <w:rsid w:val="00E1596F"/>
    <w:rsid w:val="00E15C31"/>
    <w:rsid w:val="00E15C9B"/>
    <w:rsid w:val="00E161C8"/>
    <w:rsid w:val="00E163AE"/>
    <w:rsid w:val="00E1643A"/>
    <w:rsid w:val="00E16523"/>
    <w:rsid w:val="00E16AB0"/>
    <w:rsid w:val="00E16E25"/>
    <w:rsid w:val="00E17045"/>
    <w:rsid w:val="00E1708D"/>
    <w:rsid w:val="00E17221"/>
    <w:rsid w:val="00E17444"/>
    <w:rsid w:val="00E1744A"/>
    <w:rsid w:val="00E17CAF"/>
    <w:rsid w:val="00E17D86"/>
    <w:rsid w:val="00E17EBF"/>
    <w:rsid w:val="00E2023A"/>
    <w:rsid w:val="00E209C8"/>
    <w:rsid w:val="00E20C69"/>
    <w:rsid w:val="00E2134B"/>
    <w:rsid w:val="00E2169B"/>
    <w:rsid w:val="00E2191F"/>
    <w:rsid w:val="00E21F78"/>
    <w:rsid w:val="00E2201E"/>
    <w:rsid w:val="00E223B2"/>
    <w:rsid w:val="00E22699"/>
    <w:rsid w:val="00E232AA"/>
    <w:rsid w:val="00E23585"/>
    <w:rsid w:val="00E237C3"/>
    <w:rsid w:val="00E23BC9"/>
    <w:rsid w:val="00E24176"/>
    <w:rsid w:val="00E2468F"/>
    <w:rsid w:val="00E2485E"/>
    <w:rsid w:val="00E2499B"/>
    <w:rsid w:val="00E24C67"/>
    <w:rsid w:val="00E24FCA"/>
    <w:rsid w:val="00E2584F"/>
    <w:rsid w:val="00E2597B"/>
    <w:rsid w:val="00E25B64"/>
    <w:rsid w:val="00E26117"/>
    <w:rsid w:val="00E26296"/>
    <w:rsid w:val="00E26ED4"/>
    <w:rsid w:val="00E26F6D"/>
    <w:rsid w:val="00E26F76"/>
    <w:rsid w:val="00E27069"/>
    <w:rsid w:val="00E2707F"/>
    <w:rsid w:val="00E274DA"/>
    <w:rsid w:val="00E276FB"/>
    <w:rsid w:val="00E303CF"/>
    <w:rsid w:val="00E304F7"/>
    <w:rsid w:val="00E3053B"/>
    <w:rsid w:val="00E30634"/>
    <w:rsid w:val="00E30722"/>
    <w:rsid w:val="00E30788"/>
    <w:rsid w:val="00E3085E"/>
    <w:rsid w:val="00E308E0"/>
    <w:rsid w:val="00E30B18"/>
    <w:rsid w:val="00E30BE7"/>
    <w:rsid w:val="00E30CB7"/>
    <w:rsid w:val="00E30CFD"/>
    <w:rsid w:val="00E31846"/>
    <w:rsid w:val="00E31FEF"/>
    <w:rsid w:val="00E320FB"/>
    <w:rsid w:val="00E3245E"/>
    <w:rsid w:val="00E32505"/>
    <w:rsid w:val="00E3298F"/>
    <w:rsid w:val="00E334DE"/>
    <w:rsid w:val="00E3380E"/>
    <w:rsid w:val="00E3384B"/>
    <w:rsid w:val="00E33A70"/>
    <w:rsid w:val="00E34507"/>
    <w:rsid w:val="00E34ECA"/>
    <w:rsid w:val="00E350A8"/>
    <w:rsid w:val="00E353F9"/>
    <w:rsid w:val="00E35654"/>
    <w:rsid w:val="00E35AAC"/>
    <w:rsid w:val="00E3652E"/>
    <w:rsid w:val="00E36789"/>
    <w:rsid w:val="00E36B7D"/>
    <w:rsid w:val="00E36F06"/>
    <w:rsid w:val="00E36F35"/>
    <w:rsid w:val="00E36FBC"/>
    <w:rsid w:val="00E36FD3"/>
    <w:rsid w:val="00E371EE"/>
    <w:rsid w:val="00E3723B"/>
    <w:rsid w:val="00E37329"/>
    <w:rsid w:val="00E37608"/>
    <w:rsid w:val="00E37DA8"/>
    <w:rsid w:val="00E402CA"/>
    <w:rsid w:val="00E40392"/>
    <w:rsid w:val="00E4042F"/>
    <w:rsid w:val="00E40ADF"/>
    <w:rsid w:val="00E40E97"/>
    <w:rsid w:val="00E41263"/>
    <w:rsid w:val="00E412B9"/>
    <w:rsid w:val="00E41639"/>
    <w:rsid w:val="00E41829"/>
    <w:rsid w:val="00E41ADC"/>
    <w:rsid w:val="00E41C79"/>
    <w:rsid w:val="00E41CAE"/>
    <w:rsid w:val="00E41D15"/>
    <w:rsid w:val="00E4252D"/>
    <w:rsid w:val="00E4290D"/>
    <w:rsid w:val="00E42CBB"/>
    <w:rsid w:val="00E43C57"/>
    <w:rsid w:val="00E4425E"/>
    <w:rsid w:val="00E44314"/>
    <w:rsid w:val="00E451E3"/>
    <w:rsid w:val="00E453DF"/>
    <w:rsid w:val="00E4566C"/>
    <w:rsid w:val="00E46215"/>
    <w:rsid w:val="00E46476"/>
    <w:rsid w:val="00E46558"/>
    <w:rsid w:val="00E46574"/>
    <w:rsid w:val="00E47376"/>
    <w:rsid w:val="00E473F2"/>
    <w:rsid w:val="00E4759B"/>
    <w:rsid w:val="00E47D8B"/>
    <w:rsid w:val="00E47DC9"/>
    <w:rsid w:val="00E50721"/>
    <w:rsid w:val="00E50761"/>
    <w:rsid w:val="00E508E1"/>
    <w:rsid w:val="00E50E67"/>
    <w:rsid w:val="00E5157D"/>
    <w:rsid w:val="00E51ACC"/>
    <w:rsid w:val="00E51EAD"/>
    <w:rsid w:val="00E52A41"/>
    <w:rsid w:val="00E52AAF"/>
    <w:rsid w:val="00E53506"/>
    <w:rsid w:val="00E5372F"/>
    <w:rsid w:val="00E540E9"/>
    <w:rsid w:val="00E549DE"/>
    <w:rsid w:val="00E54C46"/>
    <w:rsid w:val="00E55EE8"/>
    <w:rsid w:val="00E55F44"/>
    <w:rsid w:val="00E55F59"/>
    <w:rsid w:val="00E5604A"/>
    <w:rsid w:val="00E5605B"/>
    <w:rsid w:val="00E5614B"/>
    <w:rsid w:val="00E56542"/>
    <w:rsid w:val="00E5667F"/>
    <w:rsid w:val="00E5678B"/>
    <w:rsid w:val="00E56C4B"/>
    <w:rsid w:val="00E56E5B"/>
    <w:rsid w:val="00E573F3"/>
    <w:rsid w:val="00E57610"/>
    <w:rsid w:val="00E57874"/>
    <w:rsid w:val="00E60268"/>
    <w:rsid w:val="00E60901"/>
    <w:rsid w:val="00E61114"/>
    <w:rsid w:val="00E61215"/>
    <w:rsid w:val="00E61D17"/>
    <w:rsid w:val="00E621EE"/>
    <w:rsid w:val="00E62355"/>
    <w:rsid w:val="00E624CA"/>
    <w:rsid w:val="00E626FA"/>
    <w:rsid w:val="00E6307B"/>
    <w:rsid w:val="00E638EB"/>
    <w:rsid w:val="00E63D12"/>
    <w:rsid w:val="00E64090"/>
    <w:rsid w:val="00E64867"/>
    <w:rsid w:val="00E6536C"/>
    <w:rsid w:val="00E654A9"/>
    <w:rsid w:val="00E656CA"/>
    <w:rsid w:val="00E65751"/>
    <w:rsid w:val="00E65EE2"/>
    <w:rsid w:val="00E66119"/>
    <w:rsid w:val="00E664F5"/>
    <w:rsid w:val="00E6665F"/>
    <w:rsid w:val="00E66DAE"/>
    <w:rsid w:val="00E67A65"/>
    <w:rsid w:val="00E67CAF"/>
    <w:rsid w:val="00E700D6"/>
    <w:rsid w:val="00E707EB"/>
    <w:rsid w:val="00E708FF"/>
    <w:rsid w:val="00E70A6C"/>
    <w:rsid w:val="00E70B3F"/>
    <w:rsid w:val="00E71F92"/>
    <w:rsid w:val="00E722B7"/>
    <w:rsid w:val="00E72C31"/>
    <w:rsid w:val="00E73354"/>
    <w:rsid w:val="00E73AE4"/>
    <w:rsid w:val="00E74352"/>
    <w:rsid w:val="00E74856"/>
    <w:rsid w:val="00E7518B"/>
    <w:rsid w:val="00E7531A"/>
    <w:rsid w:val="00E7554B"/>
    <w:rsid w:val="00E75A70"/>
    <w:rsid w:val="00E75DEE"/>
    <w:rsid w:val="00E76189"/>
    <w:rsid w:val="00E76799"/>
    <w:rsid w:val="00E76843"/>
    <w:rsid w:val="00E774E1"/>
    <w:rsid w:val="00E7767D"/>
    <w:rsid w:val="00E80251"/>
    <w:rsid w:val="00E80991"/>
    <w:rsid w:val="00E80A40"/>
    <w:rsid w:val="00E81156"/>
    <w:rsid w:val="00E81250"/>
    <w:rsid w:val="00E813F4"/>
    <w:rsid w:val="00E81463"/>
    <w:rsid w:val="00E816CD"/>
    <w:rsid w:val="00E819F6"/>
    <w:rsid w:val="00E81E20"/>
    <w:rsid w:val="00E82014"/>
    <w:rsid w:val="00E8201E"/>
    <w:rsid w:val="00E8278C"/>
    <w:rsid w:val="00E829AD"/>
    <w:rsid w:val="00E82C09"/>
    <w:rsid w:val="00E82DBB"/>
    <w:rsid w:val="00E83066"/>
    <w:rsid w:val="00E8321D"/>
    <w:rsid w:val="00E832DB"/>
    <w:rsid w:val="00E833D7"/>
    <w:rsid w:val="00E839AB"/>
    <w:rsid w:val="00E83ED9"/>
    <w:rsid w:val="00E849C7"/>
    <w:rsid w:val="00E84BBC"/>
    <w:rsid w:val="00E84C12"/>
    <w:rsid w:val="00E84E14"/>
    <w:rsid w:val="00E853F2"/>
    <w:rsid w:val="00E855B1"/>
    <w:rsid w:val="00E8566F"/>
    <w:rsid w:val="00E85AF3"/>
    <w:rsid w:val="00E85E4A"/>
    <w:rsid w:val="00E866E9"/>
    <w:rsid w:val="00E86B7A"/>
    <w:rsid w:val="00E86B94"/>
    <w:rsid w:val="00E86DED"/>
    <w:rsid w:val="00E87508"/>
    <w:rsid w:val="00E8763B"/>
    <w:rsid w:val="00E87885"/>
    <w:rsid w:val="00E87B11"/>
    <w:rsid w:val="00E87CC4"/>
    <w:rsid w:val="00E906FC"/>
    <w:rsid w:val="00E90B40"/>
    <w:rsid w:val="00E912DE"/>
    <w:rsid w:val="00E91596"/>
    <w:rsid w:val="00E922BC"/>
    <w:rsid w:val="00E9249A"/>
    <w:rsid w:val="00E925C3"/>
    <w:rsid w:val="00E92E20"/>
    <w:rsid w:val="00E9325E"/>
    <w:rsid w:val="00E9375D"/>
    <w:rsid w:val="00E93980"/>
    <w:rsid w:val="00E93D45"/>
    <w:rsid w:val="00E93EAE"/>
    <w:rsid w:val="00E94AC3"/>
    <w:rsid w:val="00E95568"/>
    <w:rsid w:val="00E95A42"/>
    <w:rsid w:val="00E95DC9"/>
    <w:rsid w:val="00E95F59"/>
    <w:rsid w:val="00E962EA"/>
    <w:rsid w:val="00E97020"/>
    <w:rsid w:val="00E9751D"/>
    <w:rsid w:val="00E97A01"/>
    <w:rsid w:val="00EA01C6"/>
    <w:rsid w:val="00EA05C2"/>
    <w:rsid w:val="00EA0EEA"/>
    <w:rsid w:val="00EA15FF"/>
    <w:rsid w:val="00EA16D2"/>
    <w:rsid w:val="00EA19C4"/>
    <w:rsid w:val="00EA1F36"/>
    <w:rsid w:val="00EA256A"/>
    <w:rsid w:val="00EA25A0"/>
    <w:rsid w:val="00EA26C7"/>
    <w:rsid w:val="00EA2B66"/>
    <w:rsid w:val="00EA34FE"/>
    <w:rsid w:val="00EA3CF2"/>
    <w:rsid w:val="00EA3D13"/>
    <w:rsid w:val="00EA40B1"/>
    <w:rsid w:val="00EA4174"/>
    <w:rsid w:val="00EA4D07"/>
    <w:rsid w:val="00EA4E55"/>
    <w:rsid w:val="00EA4EF3"/>
    <w:rsid w:val="00EA5911"/>
    <w:rsid w:val="00EA5F68"/>
    <w:rsid w:val="00EA5FDD"/>
    <w:rsid w:val="00EA61C7"/>
    <w:rsid w:val="00EA69D1"/>
    <w:rsid w:val="00EA739B"/>
    <w:rsid w:val="00EA77BE"/>
    <w:rsid w:val="00EA7810"/>
    <w:rsid w:val="00EA7981"/>
    <w:rsid w:val="00EA7AC7"/>
    <w:rsid w:val="00EA7BF6"/>
    <w:rsid w:val="00EA7CD0"/>
    <w:rsid w:val="00EA7D46"/>
    <w:rsid w:val="00EB064C"/>
    <w:rsid w:val="00EB0F7A"/>
    <w:rsid w:val="00EB1144"/>
    <w:rsid w:val="00EB17DE"/>
    <w:rsid w:val="00EB2171"/>
    <w:rsid w:val="00EB2355"/>
    <w:rsid w:val="00EB2628"/>
    <w:rsid w:val="00EB27AB"/>
    <w:rsid w:val="00EB27F7"/>
    <w:rsid w:val="00EB2843"/>
    <w:rsid w:val="00EB4364"/>
    <w:rsid w:val="00EB4466"/>
    <w:rsid w:val="00EB44C6"/>
    <w:rsid w:val="00EB47EB"/>
    <w:rsid w:val="00EB4917"/>
    <w:rsid w:val="00EB5854"/>
    <w:rsid w:val="00EB588D"/>
    <w:rsid w:val="00EB5DF1"/>
    <w:rsid w:val="00EB6116"/>
    <w:rsid w:val="00EB627F"/>
    <w:rsid w:val="00EB633E"/>
    <w:rsid w:val="00EB661D"/>
    <w:rsid w:val="00EB6789"/>
    <w:rsid w:val="00EB6840"/>
    <w:rsid w:val="00EB6DB0"/>
    <w:rsid w:val="00EB72B0"/>
    <w:rsid w:val="00EB793A"/>
    <w:rsid w:val="00EB7A23"/>
    <w:rsid w:val="00EB7BE4"/>
    <w:rsid w:val="00EC00EC"/>
    <w:rsid w:val="00EC0307"/>
    <w:rsid w:val="00EC04C7"/>
    <w:rsid w:val="00EC0D85"/>
    <w:rsid w:val="00EC0FA3"/>
    <w:rsid w:val="00EC160D"/>
    <w:rsid w:val="00EC1636"/>
    <w:rsid w:val="00EC212A"/>
    <w:rsid w:val="00EC2268"/>
    <w:rsid w:val="00EC2427"/>
    <w:rsid w:val="00EC25BA"/>
    <w:rsid w:val="00EC3DF1"/>
    <w:rsid w:val="00EC436E"/>
    <w:rsid w:val="00EC4423"/>
    <w:rsid w:val="00EC44A2"/>
    <w:rsid w:val="00EC45B8"/>
    <w:rsid w:val="00EC4BE9"/>
    <w:rsid w:val="00EC50EF"/>
    <w:rsid w:val="00EC534C"/>
    <w:rsid w:val="00EC55E3"/>
    <w:rsid w:val="00EC57FF"/>
    <w:rsid w:val="00EC5854"/>
    <w:rsid w:val="00EC5B0E"/>
    <w:rsid w:val="00EC6032"/>
    <w:rsid w:val="00EC63EC"/>
    <w:rsid w:val="00EC649A"/>
    <w:rsid w:val="00EC64B5"/>
    <w:rsid w:val="00EC6AB3"/>
    <w:rsid w:val="00EC7199"/>
    <w:rsid w:val="00EC73A3"/>
    <w:rsid w:val="00EC74EF"/>
    <w:rsid w:val="00EC782D"/>
    <w:rsid w:val="00EC785F"/>
    <w:rsid w:val="00EC7CA9"/>
    <w:rsid w:val="00ED002C"/>
    <w:rsid w:val="00ED064B"/>
    <w:rsid w:val="00ED0C81"/>
    <w:rsid w:val="00ED228C"/>
    <w:rsid w:val="00ED2840"/>
    <w:rsid w:val="00ED2929"/>
    <w:rsid w:val="00ED29EE"/>
    <w:rsid w:val="00ED2CD7"/>
    <w:rsid w:val="00ED315D"/>
    <w:rsid w:val="00ED35E7"/>
    <w:rsid w:val="00ED41CC"/>
    <w:rsid w:val="00ED495B"/>
    <w:rsid w:val="00ED4C1D"/>
    <w:rsid w:val="00ED4EF5"/>
    <w:rsid w:val="00ED51CD"/>
    <w:rsid w:val="00ED583B"/>
    <w:rsid w:val="00ED5975"/>
    <w:rsid w:val="00ED5A67"/>
    <w:rsid w:val="00ED62AD"/>
    <w:rsid w:val="00ED6B28"/>
    <w:rsid w:val="00ED720D"/>
    <w:rsid w:val="00ED7331"/>
    <w:rsid w:val="00ED7696"/>
    <w:rsid w:val="00ED7D5E"/>
    <w:rsid w:val="00EE0111"/>
    <w:rsid w:val="00EE024C"/>
    <w:rsid w:val="00EE0674"/>
    <w:rsid w:val="00EE0C77"/>
    <w:rsid w:val="00EE0E76"/>
    <w:rsid w:val="00EE13D1"/>
    <w:rsid w:val="00EE147C"/>
    <w:rsid w:val="00EE18E9"/>
    <w:rsid w:val="00EE20F5"/>
    <w:rsid w:val="00EE2187"/>
    <w:rsid w:val="00EE2478"/>
    <w:rsid w:val="00EE2571"/>
    <w:rsid w:val="00EE2D8A"/>
    <w:rsid w:val="00EE2EC9"/>
    <w:rsid w:val="00EE31BC"/>
    <w:rsid w:val="00EE363C"/>
    <w:rsid w:val="00EE37D6"/>
    <w:rsid w:val="00EE3EB4"/>
    <w:rsid w:val="00EE3EED"/>
    <w:rsid w:val="00EE4390"/>
    <w:rsid w:val="00EE47BC"/>
    <w:rsid w:val="00EE49EF"/>
    <w:rsid w:val="00EE4D05"/>
    <w:rsid w:val="00EE56B0"/>
    <w:rsid w:val="00EE5A4C"/>
    <w:rsid w:val="00EE5EEB"/>
    <w:rsid w:val="00EE5F97"/>
    <w:rsid w:val="00EE6A82"/>
    <w:rsid w:val="00EE6E53"/>
    <w:rsid w:val="00EE6FF7"/>
    <w:rsid w:val="00EE7278"/>
    <w:rsid w:val="00EF0298"/>
    <w:rsid w:val="00EF02BA"/>
    <w:rsid w:val="00EF0331"/>
    <w:rsid w:val="00EF0AFF"/>
    <w:rsid w:val="00EF0B8B"/>
    <w:rsid w:val="00EF0C5B"/>
    <w:rsid w:val="00EF0CF2"/>
    <w:rsid w:val="00EF0E1B"/>
    <w:rsid w:val="00EF0F60"/>
    <w:rsid w:val="00EF1272"/>
    <w:rsid w:val="00EF1289"/>
    <w:rsid w:val="00EF172C"/>
    <w:rsid w:val="00EF1BF7"/>
    <w:rsid w:val="00EF1E64"/>
    <w:rsid w:val="00EF2273"/>
    <w:rsid w:val="00EF2B47"/>
    <w:rsid w:val="00EF2DC0"/>
    <w:rsid w:val="00EF2DF3"/>
    <w:rsid w:val="00EF2E49"/>
    <w:rsid w:val="00EF3214"/>
    <w:rsid w:val="00EF33DB"/>
    <w:rsid w:val="00EF33E6"/>
    <w:rsid w:val="00EF38EC"/>
    <w:rsid w:val="00EF3A3F"/>
    <w:rsid w:val="00EF3B54"/>
    <w:rsid w:val="00EF3BE6"/>
    <w:rsid w:val="00EF3FC3"/>
    <w:rsid w:val="00EF417B"/>
    <w:rsid w:val="00EF42BF"/>
    <w:rsid w:val="00EF437E"/>
    <w:rsid w:val="00EF4662"/>
    <w:rsid w:val="00EF4DA9"/>
    <w:rsid w:val="00EF50F1"/>
    <w:rsid w:val="00EF5178"/>
    <w:rsid w:val="00EF5249"/>
    <w:rsid w:val="00EF55C0"/>
    <w:rsid w:val="00EF5AA1"/>
    <w:rsid w:val="00EF5DC1"/>
    <w:rsid w:val="00EF65F1"/>
    <w:rsid w:val="00EF69A1"/>
    <w:rsid w:val="00EF6A36"/>
    <w:rsid w:val="00EF6CD2"/>
    <w:rsid w:val="00EF7CAE"/>
    <w:rsid w:val="00F0064A"/>
    <w:rsid w:val="00F0069C"/>
    <w:rsid w:val="00F00841"/>
    <w:rsid w:val="00F00BD0"/>
    <w:rsid w:val="00F01885"/>
    <w:rsid w:val="00F020BB"/>
    <w:rsid w:val="00F0225B"/>
    <w:rsid w:val="00F0262F"/>
    <w:rsid w:val="00F02CFA"/>
    <w:rsid w:val="00F0371A"/>
    <w:rsid w:val="00F0388D"/>
    <w:rsid w:val="00F04405"/>
    <w:rsid w:val="00F04BC5"/>
    <w:rsid w:val="00F04BF0"/>
    <w:rsid w:val="00F04DC9"/>
    <w:rsid w:val="00F05047"/>
    <w:rsid w:val="00F05458"/>
    <w:rsid w:val="00F05709"/>
    <w:rsid w:val="00F05A47"/>
    <w:rsid w:val="00F05BC1"/>
    <w:rsid w:val="00F06190"/>
    <w:rsid w:val="00F0671C"/>
    <w:rsid w:val="00F06788"/>
    <w:rsid w:val="00F07494"/>
    <w:rsid w:val="00F0789F"/>
    <w:rsid w:val="00F0797C"/>
    <w:rsid w:val="00F101A5"/>
    <w:rsid w:val="00F103B7"/>
    <w:rsid w:val="00F10433"/>
    <w:rsid w:val="00F113DA"/>
    <w:rsid w:val="00F11A68"/>
    <w:rsid w:val="00F11EC9"/>
    <w:rsid w:val="00F12306"/>
    <w:rsid w:val="00F1239B"/>
    <w:rsid w:val="00F127FD"/>
    <w:rsid w:val="00F1294D"/>
    <w:rsid w:val="00F12B72"/>
    <w:rsid w:val="00F12DFE"/>
    <w:rsid w:val="00F13049"/>
    <w:rsid w:val="00F13409"/>
    <w:rsid w:val="00F136BF"/>
    <w:rsid w:val="00F137F3"/>
    <w:rsid w:val="00F13B31"/>
    <w:rsid w:val="00F14057"/>
    <w:rsid w:val="00F1409F"/>
    <w:rsid w:val="00F140BA"/>
    <w:rsid w:val="00F14405"/>
    <w:rsid w:val="00F14A43"/>
    <w:rsid w:val="00F14C98"/>
    <w:rsid w:val="00F14CDB"/>
    <w:rsid w:val="00F14EC2"/>
    <w:rsid w:val="00F14ED5"/>
    <w:rsid w:val="00F150CD"/>
    <w:rsid w:val="00F1531D"/>
    <w:rsid w:val="00F1539B"/>
    <w:rsid w:val="00F15541"/>
    <w:rsid w:val="00F15B3D"/>
    <w:rsid w:val="00F15D35"/>
    <w:rsid w:val="00F15F5F"/>
    <w:rsid w:val="00F165C7"/>
    <w:rsid w:val="00F16CB5"/>
    <w:rsid w:val="00F16FDB"/>
    <w:rsid w:val="00F17106"/>
    <w:rsid w:val="00F17171"/>
    <w:rsid w:val="00F171B2"/>
    <w:rsid w:val="00F173FB"/>
    <w:rsid w:val="00F175E2"/>
    <w:rsid w:val="00F179E3"/>
    <w:rsid w:val="00F17A7B"/>
    <w:rsid w:val="00F200B4"/>
    <w:rsid w:val="00F20368"/>
    <w:rsid w:val="00F20462"/>
    <w:rsid w:val="00F2064E"/>
    <w:rsid w:val="00F20934"/>
    <w:rsid w:val="00F20EDA"/>
    <w:rsid w:val="00F21C66"/>
    <w:rsid w:val="00F2227C"/>
    <w:rsid w:val="00F2237C"/>
    <w:rsid w:val="00F224DD"/>
    <w:rsid w:val="00F2285F"/>
    <w:rsid w:val="00F228BA"/>
    <w:rsid w:val="00F22C50"/>
    <w:rsid w:val="00F22C76"/>
    <w:rsid w:val="00F22CF3"/>
    <w:rsid w:val="00F23515"/>
    <w:rsid w:val="00F23744"/>
    <w:rsid w:val="00F2380A"/>
    <w:rsid w:val="00F2393F"/>
    <w:rsid w:val="00F23A50"/>
    <w:rsid w:val="00F23FC1"/>
    <w:rsid w:val="00F24E40"/>
    <w:rsid w:val="00F2513C"/>
    <w:rsid w:val="00F25148"/>
    <w:rsid w:val="00F2515E"/>
    <w:rsid w:val="00F253AF"/>
    <w:rsid w:val="00F2577F"/>
    <w:rsid w:val="00F25A17"/>
    <w:rsid w:val="00F25AB6"/>
    <w:rsid w:val="00F25C69"/>
    <w:rsid w:val="00F25C90"/>
    <w:rsid w:val="00F25FFA"/>
    <w:rsid w:val="00F26723"/>
    <w:rsid w:val="00F26DF6"/>
    <w:rsid w:val="00F2726E"/>
    <w:rsid w:val="00F2750E"/>
    <w:rsid w:val="00F279BC"/>
    <w:rsid w:val="00F27BF6"/>
    <w:rsid w:val="00F27CD3"/>
    <w:rsid w:val="00F27D84"/>
    <w:rsid w:val="00F27E87"/>
    <w:rsid w:val="00F3049A"/>
    <w:rsid w:val="00F304C1"/>
    <w:rsid w:val="00F304D4"/>
    <w:rsid w:val="00F305B8"/>
    <w:rsid w:val="00F30766"/>
    <w:rsid w:val="00F30E33"/>
    <w:rsid w:val="00F3152B"/>
    <w:rsid w:val="00F315E0"/>
    <w:rsid w:val="00F3179A"/>
    <w:rsid w:val="00F31C17"/>
    <w:rsid w:val="00F3221F"/>
    <w:rsid w:val="00F32562"/>
    <w:rsid w:val="00F32630"/>
    <w:rsid w:val="00F32863"/>
    <w:rsid w:val="00F33B17"/>
    <w:rsid w:val="00F33BD5"/>
    <w:rsid w:val="00F33C7D"/>
    <w:rsid w:val="00F33DFE"/>
    <w:rsid w:val="00F342C1"/>
    <w:rsid w:val="00F3461C"/>
    <w:rsid w:val="00F347ED"/>
    <w:rsid w:val="00F34CA0"/>
    <w:rsid w:val="00F35513"/>
    <w:rsid w:val="00F35678"/>
    <w:rsid w:val="00F357DD"/>
    <w:rsid w:val="00F36372"/>
    <w:rsid w:val="00F36398"/>
    <w:rsid w:val="00F366BB"/>
    <w:rsid w:val="00F36CEE"/>
    <w:rsid w:val="00F37034"/>
    <w:rsid w:val="00F37309"/>
    <w:rsid w:val="00F3753F"/>
    <w:rsid w:val="00F37AE9"/>
    <w:rsid w:val="00F37D30"/>
    <w:rsid w:val="00F37F7A"/>
    <w:rsid w:val="00F401DC"/>
    <w:rsid w:val="00F403DE"/>
    <w:rsid w:val="00F40939"/>
    <w:rsid w:val="00F40AF3"/>
    <w:rsid w:val="00F40B82"/>
    <w:rsid w:val="00F40C64"/>
    <w:rsid w:val="00F40E06"/>
    <w:rsid w:val="00F412C9"/>
    <w:rsid w:val="00F414D2"/>
    <w:rsid w:val="00F418AF"/>
    <w:rsid w:val="00F418C2"/>
    <w:rsid w:val="00F419A8"/>
    <w:rsid w:val="00F41A0A"/>
    <w:rsid w:val="00F41AB9"/>
    <w:rsid w:val="00F42578"/>
    <w:rsid w:val="00F425A7"/>
    <w:rsid w:val="00F42883"/>
    <w:rsid w:val="00F429E2"/>
    <w:rsid w:val="00F4328E"/>
    <w:rsid w:val="00F4350A"/>
    <w:rsid w:val="00F43871"/>
    <w:rsid w:val="00F438C7"/>
    <w:rsid w:val="00F43C2A"/>
    <w:rsid w:val="00F43C2E"/>
    <w:rsid w:val="00F44624"/>
    <w:rsid w:val="00F446AA"/>
    <w:rsid w:val="00F44AB1"/>
    <w:rsid w:val="00F461DF"/>
    <w:rsid w:val="00F46660"/>
    <w:rsid w:val="00F468BE"/>
    <w:rsid w:val="00F4706C"/>
    <w:rsid w:val="00F472A3"/>
    <w:rsid w:val="00F475F7"/>
    <w:rsid w:val="00F47CD7"/>
    <w:rsid w:val="00F47F5D"/>
    <w:rsid w:val="00F5019A"/>
    <w:rsid w:val="00F50AB2"/>
    <w:rsid w:val="00F50D8A"/>
    <w:rsid w:val="00F516FB"/>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7BA"/>
    <w:rsid w:val="00F547BD"/>
    <w:rsid w:val="00F54946"/>
    <w:rsid w:val="00F5497B"/>
    <w:rsid w:val="00F54A2B"/>
    <w:rsid w:val="00F54B3C"/>
    <w:rsid w:val="00F54CCB"/>
    <w:rsid w:val="00F5531B"/>
    <w:rsid w:val="00F556FA"/>
    <w:rsid w:val="00F55D91"/>
    <w:rsid w:val="00F55E5E"/>
    <w:rsid w:val="00F569D5"/>
    <w:rsid w:val="00F56C7D"/>
    <w:rsid w:val="00F56DC1"/>
    <w:rsid w:val="00F605D8"/>
    <w:rsid w:val="00F609AE"/>
    <w:rsid w:val="00F60AD3"/>
    <w:rsid w:val="00F60C1B"/>
    <w:rsid w:val="00F60FB7"/>
    <w:rsid w:val="00F6138B"/>
    <w:rsid w:val="00F61635"/>
    <w:rsid w:val="00F61766"/>
    <w:rsid w:val="00F619BD"/>
    <w:rsid w:val="00F62009"/>
    <w:rsid w:val="00F6216A"/>
    <w:rsid w:val="00F62AD7"/>
    <w:rsid w:val="00F62E49"/>
    <w:rsid w:val="00F633E8"/>
    <w:rsid w:val="00F6341C"/>
    <w:rsid w:val="00F6396E"/>
    <w:rsid w:val="00F63B28"/>
    <w:rsid w:val="00F63C60"/>
    <w:rsid w:val="00F64919"/>
    <w:rsid w:val="00F64DA4"/>
    <w:rsid w:val="00F651B3"/>
    <w:rsid w:val="00F653D3"/>
    <w:rsid w:val="00F65620"/>
    <w:rsid w:val="00F659BD"/>
    <w:rsid w:val="00F65D0F"/>
    <w:rsid w:val="00F65E6A"/>
    <w:rsid w:val="00F65F33"/>
    <w:rsid w:val="00F66422"/>
    <w:rsid w:val="00F665CA"/>
    <w:rsid w:val="00F669B2"/>
    <w:rsid w:val="00F66B68"/>
    <w:rsid w:val="00F67706"/>
    <w:rsid w:val="00F67754"/>
    <w:rsid w:val="00F67951"/>
    <w:rsid w:val="00F67BB2"/>
    <w:rsid w:val="00F67C21"/>
    <w:rsid w:val="00F67CD2"/>
    <w:rsid w:val="00F67CE3"/>
    <w:rsid w:val="00F702F5"/>
    <w:rsid w:val="00F706E8"/>
    <w:rsid w:val="00F711BF"/>
    <w:rsid w:val="00F7129A"/>
    <w:rsid w:val="00F716F3"/>
    <w:rsid w:val="00F71794"/>
    <w:rsid w:val="00F71B5F"/>
    <w:rsid w:val="00F71B6A"/>
    <w:rsid w:val="00F71BC7"/>
    <w:rsid w:val="00F720B5"/>
    <w:rsid w:val="00F7268E"/>
    <w:rsid w:val="00F727D2"/>
    <w:rsid w:val="00F72B6D"/>
    <w:rsid w:val="00F72E51"/>
    <w:rsid w:val="00F73046"/>
    <w:rsid w:val="00F7314E"/>
    <w:rsid w:val="00F73157"/>
    <w:rsid w:val="00F735A5"/>
    <w:rsid w:val="00F7379A"/>
    <w:rsid w:val="00F73AE2"/>
    <w:rsid w:val="00F73F99"/>
    <w:rsid w:val="00F74AB4"/>
    <w:rsid w:val="00F75215"/>
    <w:rsid w:val="00F7581D"/>
    <w:rsid w:val="00F7584A"/>
    <w:rsid w:val="00F758C2"/>
    <w:rsid w:val="00F7596B"/>
    <w:rsid w:val="00F75B44"/>
    <w:rsid w:val="00F75F63"/>
    <w:rsid w:val="00F75FDD"/>
    <w:rsid w:val="00F762E2"/>
    <w:rsid w:val="00F76BFD"/>
    <w:rsid w:val="00F77093"/>
    <w:rsid w:val="00F773EE"/>
    <w:rsid w:val="00F774E3"/>
    <w:rsid w:val="00F7760E"/>
    <w:rsid w:val="00F7765D"/>
    <w:rsid w:val="00F77CD7"/>
    <w:rsid w:val="00F80143"/>
    <w:rsid w:val="00F809FC"/>
    <w:rsid w:val="00F80D1F"/>
    <w:rsid w:val="00F80DC8"/>
    <w:rsid w:val="00F80E47"/>
    <w:rsid w:val="00F81249"/>
    <w:rsid w:val="00F81461"/>
    <w:rsid w:val="00F814F8"/>
    <w:rsid w:val="00F81DB1"/>
    <w:rsid w:val="00F81F2C"/>
    <w:rsid w:val="00F81FF0"/>
    <w:rsid w:val="00F825E7"/>
    <w:rsid w:val="00F83291"/>
    <w:rsid w:val="00F8332D"/>
    <w:rsid w:val="00F83484"/>
    <w:rsid w:val="00F837AE"/>
    <w:rsid w:val="00F83C2D"/>
    <w:rsid w:val="00F83F36"/>
    <w:rsid w:val="00F842B2"/>
    <w:rsid w:val="00F8438C"/>
    <w:rsid w:val="00F84515"/>
    <w:rsid w:val="00F846A7"/>
    <w:rsid w:val="00F847D7"/>
    <w:rsid w:val="00F8484B"/>
    <w:rsid w:val="00F8488C"/>
    <w:rsid w:val="00F84A4A"/>
    <w:rsid w:val="00F84EC7"/>
    <w:rsid w:val="00F852C8"/>
    <w:rsid w:val="00F85634"/>
    <w:rsid w:val="00F8579B"/>
    <w:rsid w:val="00F85A64"/>
    <w:rsid w:val="00F85AD6"/>
    <w:rsid w:val="00F85E94"/>
    <w:rsid w:val="00F8696F"/>
    <w:rsid w:val="00F86B25"/>
    <w:rsid w:val="00F86F9D"/>
    <w:rsid w:val="00F8762B"/>
    <w:rsid w:val="00F87ABD"/>
    <w:rsid w:val="00F90C57"/>
    <w:rsid w:val="00F910D6"/>
    <w:rsid w:val="00F91324"/>
    <w:rsid w:val="00F91B2D"/>
    <w:rsid w:val="00F91C04"/>
    <w:rsid w:val="00F91E23"/>
    <w:rsid w:val="00F92168"/>
    <w:rsid w:val="00F921F5"/>
    <w:rsid w:val="00F9285D"/>
    <w:rsid w:val="00F928A0"/>
    <w:rsid w:val="00F93112"/>
    <w:rsid w:val="00F932B3"/>
    <w:rsid w:val="00F93415"/>
    <w:rsid w:val="00F936AD"/>
    <w:rsid w:val="00F9380E"/>
    <w:rsid w:val="00F9385E"/>
    <w:rsid w:val="00F93BB8"/>
    <w:rsid w:val="00F94027"/>
    <w:rsid w:val="00F949BC"/>
    <w:rsid w:val="00F94C30"/>
    <w:rsid w:val="00F95109"/>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DB"/>
    <w:rsid w:val="00FA01FC"/>
    <w:rsid w:val="00FA0949"/>
    <w:rsid w:val="00FA0B4B"/>
    <w:rsid w:val="00FA12AA"/>
    <w:rsid w:val="00FA1357"/>
    <w:rsid w:val="00FA14A9"/>
    <w:rsid w:val="00FA15E5"/>
    <w:rsid w:val="00FA28B6"/>
    <w:rsid w:val="00FA2A6B"/>
    <w:rsid w:val="00FA2DB6"/>
    <w:rsid w:val="00FA2FA9"/>
    <w:rsid w:val="00FA32CA"/>
    <w:rsid w:val="00FA3424"/>
    <w:rsid w:val="00FA34FE"/>
    <w:rsid w:val="00FA3657"/>
    <w:rsid w:val="00FA425A"/>
    <w:rsid w:val="00FA44BE"/>
    <w:rsid w:val="00FA44CA"/>
    <w:rsid w:val="00FA44FE"/>
    <w:rsid w:val="00FA4595"/>
    <w:rsid w:val="00FA45E9"/>
    <w:rsid w:val="00FA4982"/>
    <w:rsid w:val="00FA4FDA"/>
    <w:rsid w:val="00FA5B6D"/>
    <w:rsid w:val="00FA6853"/>
    <w:rsid w:val="00FA6B6C"/>
    <w:rsid w:val="00FA7248"/>
    <w:rsid w:val="00FA7746"/>
    <w:rsid w:val="00FA77EB"/>
    <w:rsid w:val="00FA7999"/>
    <w:rsid w:val="00FA7B52"/>
    <w:rsid w:val="00FA7EDE"/>
    <w:rsid w:val="00FB0246"/>
    <w:rsid w:val="00FB0E44"/>
    <w:rsid w:val="00FB11AC"/>
    <w:rsid w:val="00FB19E5"/>
    <w:rsid w:val="00FB1CDC"/>
    <w:rsid w:val="00FB1F2D"/>
    <w:rsid w:val="00FB245F"/>
    <w:rsid w:val="00FB28CD"/>
    <w:rsid w:val="00FB2984"/>
    <w:rsid w:val="00FB2A2E"/>
    <w:rsid w:val="00FB2C91"/>
    <w:rsid w:val="00FB30C7"/>
    <w:rsid w:val="00FB3112"/>
    <w:rsid w:val="00FB35F4"/>
    <w:rsid w:val="00FB378B"/>
    <w:rsid w:val="00FB407F"/>
    <w:rsid w:val="00FB4088"/>
    <w:rsid w:val="00FB40E9"/>
    <w:rsid w:val="00FB4346"/>
    <w:rsid w:val="00FB4546"/>
    <w:rsid w:val="00FB4917"/>
    <w:rsid w:val="00FB4CB9"/>
    <w:rsid w:val="00FB4CC0"/>
    <w:rsid w:val="00FB5269"/>
    <w:rsid w:val="00FB5561"/>
    <w:rsid w:val="00FB5D5E"/>
    <w:rsid w:val="00FB63C4"/>
    <w:rsid w:val="00FB65A1"/>
    <w:rsid w:val="00FB7695"/>
    <w:rsid w:val="00FB774D"/>
    <w:rsid w:val="00FB7B3E"/>
    <w:rsid w:val="00FB7DDD"/>
    <w:rsid w:val="00FB7FDA"/>
    <w:rsid w:val="00FC0102"/>
    <w:rsid w:val="00FC0AA5"/>
    <w:rsid w:val="00FC0C73"/>
    <w:rsid w:val="00FC0C8C"/>
    <w:rsid w:val="00FC1CF4"/>
    <w:rsid w:val="00FC2457"/>
    <w:rsid w:val="00FC34A9"/>
    <w:rsid w:val="00FC37E5"/>
    <w:rsid w:val="00FC3956"/>
    <w:rsid w:val="00FC3B9D"/>
    <w:rsid w:val="00FC3C5D"/>
    <w:rsid w:val="00FC3FC1"/>
    <w:rsid w:val="00FC427B"/>
    <w:rsid w:val="00FC42D8"/>
    <w:rsid w:val="00FC468C"/>
    <w:rsid w:val="00FC4C8C"/>
    <w:rsid w:val="00FC4CBD"/>
    <w:rsid w:val="00FC4D9F"/>
    <w:rsid w:val="00FC4F4D"/>
    <w:rsid w:val="00FC542B"/>
    <w:rsid w:val="00FC61E9"/>
    <w:rsid w:val="00FC6FDD"/>
    <w:rsid w:val="00FC739F"/>
    <w:rsid w:val="00FC774A"/>
    <w:rsid w:val="00FC79A0"/>
    <w:rsid w:val="00FC7C6A"/>
    <w:rsid w:val="00FD04D9"/>
    <w:rsid w:val="00FD071B"/>
    <w:rsid w:val="00FD091A"/>
    <w:rsid w:val="00FD0B6E"/>
    <w:rsid w:val="00FD0C2F"/>
    <w:rsid w:val="00FD0C95"/>
    <w:rsid w:val="00FD0F47"/>
    <w:rsid w:val="00FD1003"/>
    <w:rsid w:val="00FD17C2"/>
    <w:rsid w:val="00FD1921"/>
    <w:rsid w:val="00FD19F1"/>
    <w:rsid w:val="00FD27CF"/>
    <w:rsid w:val="00FD28E6"/>
    <w:rsid w:val="00FD296E"/>
    <w:rsid w:val="00FD2A08"/>
    <w:rsid w:val="00FD2A0E"/>
    <w:rsid w:val="00FD2A74"/>
    <w:rsid w:val="00FD2C7C"/>
    <w:rsid w:val="00FD33B4"/>
    <w:rsid w:val="00FD33C9"/>
    <w:rsid w:val="00FD348F"/>
    <w:rsid w:val="00FD34A6"/>
    <w:rsid w:val="00FD34B6"/>
    <w:rsid w:val="00FD3AFF"/>
    <w:rsid w:val="00FD3D21"/>
    <w:rsid w:val="00FD42E4"/>
    <w:rsid w:val="00FD4449"/>
    <w:rsid w:val="00FD4589"/>
    <w:rsid w:val="00FD4A0A"/>
    <w:rsid w:val="00FD51AD"/>
    <w:rsid w:val="00FD5277"/>
    <w:rsid w:val="00FD5BAD"/>
    <w:rsid w:val="00FD5C42"/>
    <w:rsid w:val="00FD6254"/>
    <w:rsid w:val="00FD678E"/>
    <w:rsid w:val="00FD6B41"/>
    <w:rsid w:val="00FD7525"/>
    <w:rsid w:val="00FD79C1"/>
    <w:rsid w:val="00FD7B21"/>
    <w:rsid w:val="00FE0001"/>
    <w:rsid w:val="00FE0299"/>
    <w:rsid w:val="00FE04A4"/>
    <w:rsid w:val="00FE0964"/>
    <w:rsid w:val="00FE0D3E"/>
    <w:rsid w:val="00FE0DC0"/>
    <w:rsid w:val="00FE0F55"/>
    <w:rsid w:val="00FE0FAB"/>
    <w:rsid w:val="00FE103D"/>
    <w:rsid w:val="00FE1F52"/>
    <w:rsid w:val="00FE22E9"/>
    <w:rsid w:val="00FE2571"/>
    <w:rsid w:val="00FE2711"/>
    <w:rsid w:val="00FE29D3"/>
    <w:rsid w:val="00FE2C51"/>
    <w:rsid w:val="00FE2D1A"/>
    <w:rsid w:val="00FE2EF0"/>
    <w:rsid w:val="00FE30B7"/>
    <w:rsid w:val="00FE3A61"/>
    <w:rsid w:val="00FE3AA4"/>
    <w:rsid w:val="00FE3E41"/>
    <w:rsid w:val="00FE437B"/>
    <w:rsid w:val="00FE45D3"/>
    <w:rsid w:val="00FE4AF4"/>
    <w:rsid w:val="00FE4C8B"/>
    <w:rsid w:val="00FE4F50"/>
    <w:rsid w:val="00FE555F"/>
    <w:rsid w:val="00FE5586"/>
    <w:rsid w:val="00FE593F"/>
    <w:rsid w:val="00FE5BFB"/>
    <w:rsid w:val="00FE5C22"/>
    <w:rsid w:val="00FE6647"/>
    <w:rsid w:val="00FE6836"/>
    <w:rsid w:val="00FE6CD4"/>
    <w:rsid w:val="00FE6F71"/>
    <w:rsid w:val="00FE6FBA"/>
    <w:rsid w:val="00FF0268"/>
    <w:rsid w:val="00FF06DA"/>
    <w:rsid w:val="00FF0AC2"/>
    <w:rsid w:val="00FF0BFF"/>
    <w:rsid w:val="00FF0DD6"/>
    <w:rsid w:val="00FF19A9"/>
    <w:rsid w:val="00FF2615"/>
    <w:rsid w:val="00FF2985"/>
    <w:rsid w:val="00FF2AF1"/>
    <w:rsid w:val="00FF2BB1"/>
    <w:rsid w:val="00FF2CFF"/>
    <w:rsid w:val="00FF30A1"/>
    <w:rsid w:val="00FF3B37"/>
    <w:rsid w:val="00FF4127"/>
    <w:rsid w:val="00FF41AE"/>
    <w:rsid w:val="00FF424C"/>
    <w:rsid w:val="00FF449E"/>
    <w:rsid w:val="00FF467E"/>
    <w:rsid w:val="00FF487F"/>
    <w:rsid w:val="00FF4EEB"/>
    <w:rsid w:val="00FF5400"/>
    <w:rsid w:val="00FF576C"/>
    <w:rsid w:val="00FF5EB6"/>
    <w:rsid w:val="00FF62D0"/>
    <w:rsid w:val="00FF6355"/>
    <w:rsid w:val="00FF638F"/>
    <w:rsid w:val="00FF67F6"/>
    <w:rsid w:val="00FF6962"/>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0" w:qFormat="1"/>
    <w:lsdException w:name="heading 4" w:locked="1" w:uiPriority="9" w:qFormat="1"/>
    <w:lsdException w:name="heading 5" w:locked="1" w:uiPriority="0" w:qFormat="1"/>
    <w:lsdException w:name="heading 6" w:locked="1" w:uiPriority="9" w:qFormat="1"/>
    <w:lsdException w:name="heading 7" w:locked="1" w:uiPriority="9"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iPriority="0" w:unhideWhenUsed="1"/>
    <w:lsdException w:name="footnote text" w:locked="1" w:semiHidden="1" w:uiPriority="0" w:unhideWhenUsed="1"/>
    <w:lsdException w:name="annotation text" w:locked="1" w:semiHidden="1" w:unhideWhenUsed="1" w:qFormat="1"/>
    <w:lsdException w:name="header" w:locked="1" w:semiHidden="1" w:uiPriority="0" w:unhideWhenUsed="1" w:qFormat="1"/>
    <w:lsdException w:name="footer" w:locked="1" w:semiHidden="1" w:uiPriority="0" w:unhideWhenUsed="1"/>
    <w:lsdException w:name="index heading" w:locked="1" w:semiHidden="1" w:uiPriority="0"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qFormat="1"/>
    <w:lsdException w:name="line number" w:locked="1" w:semiHidden="1" w:uiPriority="0"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qFormat="1"/>
    <w:lsdException w:name="List Number" w:locked="1" w:semiHidden="1" w:uiPriority="0" w:unhideWhenUsed="1"/>
    <w:lsdException w:name="List 2" w:locked="1" w:semiHidden="1" w:uiPriority="0" w:unhideWhenUsed="1"/>
    <w:lsdException w:name="List 3" w:locked="1" w:semiHidden="1" w:uiPriority="0" w:unhideWhenUsed="1"/>
    <w:lsdException w:name="List 4" w:locked="1" w:semiHidden="1" w:uiPriority="0" w:unhideWhenUsed="1"/>
    <w:lsdException w:name="List 5" w:locked="1" w:semiHidden="1" w:uiPriority="0" w:unhideWhenUsed="1"/>
    <w:lsdException w:name="List Bullet 2" w:locked="1" w:semiHidden="1" w:uiPriority="0" w:unhideWhenUsed="1" w:qFormat="1"/>
    <w:lsdException w:name="List Bullet 3" w:locked="1" w:semiHidden="1" w:uiPriority="0" w:unhideWhenUsed="1" w:qFormat="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qFormat="1"/>
    <w:lsdException w:name="List Number 4" w:locked="1" w:semiHidden="1" w:unhideWhenUsed="1"/>
    <w:lsdException w:name="List Number 5" w:locked="1" w:semiHidden="1" w:unhideWhenUsed="1"/>
    <w:lsdException w:name="Title" w:locked="1" w:uiPriority="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qFormat="1"/>
    <w:lsdException w:name="Body Text Indent" w:locked="1" w:semiHidden="1" w:uiPriority="0" w:unhideWhenUsed="1"/>
    <w:lsdException w:name="List Continue" w:locked="1" w:semiHidden="1" w:unhideWhenUsed="1"/>
    <w:lsdException w:name="List Continue 2" w:locked="1" w:semiHidden="1" w:uiPriority="0"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iPriority="0"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nhideWhenUsed="1" w:qFormat="1"/>
    <w:lsdException w:name="FollowedHyperlink" w:locked="1" w:semiHidden="1" w:uiPriority="0" w:unhideWhenUsed="1"/>
    <w:lsdException w:name="Strong" w:locked="1" w:uiPriority="22" w:qFormat="1"/>
    <w:lsdException w:name="Emphasis" w:locked="1"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iPriority="0" w:unhideWhenUsed="1"/>
    <w:lsdException w:name="Outline List 3" w:locked="1" w:semiHidden="1" w:uiPriority="0"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iPriority="0" w:unhideWhenUsed="1"/>
    <w:lsdException w:name="Table Classic 2" w:locked="1" w:semiHidden="1" w:uiPriority="0"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iPriority="0" w:unhideWhenUsed="1"/>
    <w:lsdException w:name="Table Grid 3" w:locked="1" w:semiHidden="1" w:uiPriority="0" w:unhideWhenUsed="1"/>
    <w:lsdException w:name="Table Grid 4" w:locked="1" w:semiHidden="1" w:uiPriority="0"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iPriority="0" w:unhideWhenUsed="1" w:qFormat="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iPriority="0" w:unhideWhenUsed="1"/>
    <w:lsdException w:name="Table Professional" w:locked="1" w:semiHidden="1" w:unhideWhenUsed="1"/>
    <w:lsdException w:name="Table Subtle 1" w:locked="1" w:semiHidden="1" w:unhideWhenUsed="1"/>
    <w:lsdException w:name="Table Subtle 2" w:locked="1" w:semiHidden="1" w:uiPriority="0"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qFormat="1"/>
    <w:lsdException w:name="Table Theme" w:locked="1" w:semiHidden="1" w:uiPriority="0" w:unhideWhenUsed="1"/>
    <w:lsdException w:name="Placeholder Text" w:semiHidden="1" w:qFormat="1"/>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34"/>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64"/>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0"/>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70"/>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rsid w:val="00446EBE"/>
    <w:pPr>
      <w:ind w:left="0" w:firstLine="0"/>
    </w:pPr>
    <w:rPr>
      <w:rFonts w:ascii="Times New Roman" w:hAnsi="Times New Roman"/>
      <w:lang w:val="en-GB" w:eastAsia="ja-JP"/>
    </w:rPr>
  </w:style>
  <w:style w:type="paragraph" w:styleId="11">
    <w:name w:val="heading 1"/>
    <w:aliases w:val="NMP Heading 1,H1,h11,h12,h13,h14,h15,h16,app heading 1,l1,Memo Heading 1,Heading 1_a,heading 1,h17,h111,h121,h131,h141,h151,h161,h18,h112,h122,h132,h142,h152,h162,h19,h113,h123,h133,h143,h153,h163,Heading 1 Char,Alt+1,Alt+11,Alt+12,Alt+13"/>
    <w:basedOn w:val="a3"/>
    <w:next w:val="a3"/>
    <w:link w:val="12"/>
    <w:uiPriority w:val="9"/>
    <w:qFormat/>
    <w:rsid w:val="008231A4"/>
    <w:pPr>
      <w:keepNext/>
      <w:keepLines/>
      <w:pBdr>
        <w:top w:val="single" w:sz="12" w:space="3" w:color="auto"/>
      </w:pBdr>
      <w:tabs>
        <w:tab w:val="num" w:pos="360"/>
      </w:tabs>
      <w:spacing w:before="240"/>
      <w:ind w:left="360" w:hanging="360"/>
      <w:outlineLvl w:val="0"/>
    </w:pPr>
    <w:rPr>
      <w:rFonts w:ascii="Cambria" w:hAnsi="Cambria"/>
      <w:b/>
      <w:bCs/>
      <w:kern w:val="32"/>
      <w:sz w:val="32"/>
      <w:szCs w:val="32"/>
    </w:rPr>
  </w:style>
  <w:style w:type="paragraph" w:styleId="20">
    <w:name w:val="heading 2"/>
    <w:aliases w:val="Head2A,2,H2,h2,UNDERRUBRIK 1-2,DO NOT USE_h2,h21,Heading 2 Char,H2 Char,h2 Char,Sub-section,Heading Two,R2,l2,Head 2,List level 2,Sub-Heading,A,1st level heading,level 2 no toc,2nd level,Titre2,h:2,h:2app,level 2,PA Major Section,Major Section,22"/>
    <w:basedOn w:val="11"/>
    <w:next w:val="a3"/>
    <w:link w:val="21"/>
    <w:uiPriority w:val="9"/>
    <w:qFormat/>
    <w:rsid w:val="008231A4"/>
    <w:pPr>
      <w:numPr>
        <w:ilvl w:val="1"/>
      </w:numPr>
      <w:pBdr>
        <w:top w:val="none" w:sz="0" w:space="0" w:color="auto"/>
      </w:pBdr>
      <w:tabs>
        <w:tab w:val="num" w:pos="360"/>
      </w:tabs>
      <w:spacing w:before="180"/>
      <w:ind w:left="360" w:hanging="360"/>
      <w:outlineLvl w:val="1"/>
    </w:pPr>
    <w:rPr>
      <w:i/>
      <w:iCs/>
      <w:kern w:val="0"/>
      <w:sz w:val="28"/>
      <w:szCs w:val="28"/>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20"/>
    <w:next w:val="a3"/>
    <w:link w:val="32"/>
    <w:qFormat/>
    <w:rsid w:val="008231A4"/>
    <w:pPr>
      <w:numPr>
        <w:ilvl w:val="2"/>
      </w:numPr>
      <w:tabs>
        <w:tab w:val="num" w:pos="360"/>
      </w:tabs>
      <w:spacing w:before="120"/>
      <w:ind w:left="360" w:hanging="36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1"/>
    <w:next w:val="a3"/>
    <w:link w:val="40"/>
    <w:uiPriority w:val="9"/>
    <w:qFormat/>
    <w:rsid w:val="008231A4"/>
    <w:pPr>
      <w:numPr>
        <w:ilvl w:val="3"/>
      </w:numPr>
      <w:tabs>
        <w:tab w:val="num" w:pos="360"/>
      </w:tabs>
      <w:ind w:left="360" w:hanging="360"/>
      <w:outlineLvl w:val="3"/>
    </w:pPr>
    <w:rPr>
      <w:rFonts w:ascii="Calibri" w:hAnsi="Calibri"/>
      <w:sz w:val="28"/>
      <w:szCs w:val="28"/>
    </w:rPr>
  </w:style>
  <w:style w:type="paragraph" w:styleId="5">
    <w:name w:val="heading 5"/>
    <w:aliases w:val="H5,h5,Heading5"/>
    <w:basedOn w:val="4"/>
    <w:next w:val="a3"/>
    <w:link w:val="50"/>
    <w:qFormat/>
    <w:rsid w:val="008231A4"/>
    <w:pPr>
      <w:numPr>
        <w:ilvl w:val="4"/>
      </w:numPr>
      <w:tabs>
        <w:tab w:val="num" w:pos="360"/>
      </w:tabs>
      <w:ind w:left="360" w:hanging="360"/>
      <w:outlineLvl w:val="4"/>
    </w:pPr>
    <w:rPr>
      <w:i/>
      <w:iCs/>
      <w:sz w:val="26"/>
      <w:szCs w:val="26"/>
    </w:rPr>
  </w:style>
  <w:style w:type="paragraph" w:styleId="6">
    <w:name w:val="heading 6"/>
    <w:basedOn w:val="H6"/>
    <w:next w:val="a3"/>
    <w:link w:val="60"/>
    <w:uiPriority w:val="9"/>
    <w:qFormat/>
    <w:rsid w:val="008231A4"/>
    <w:pPr>
      <w:numPr>
        <w:ilvl w:val="5"/>
      </w:numPr>
      <w:tabs>
        <w:tab w:val="num" w:pos="360"/>
      </w:tabs>
      <w:ind w:left="1985" w:hanging="1985"/>
      <w:outlineLvl w:val="5"/>
    </w:pPr>
    <w:rPr>
      <w:i w:val="0"/>
      <w:iCs w:val="0"/>
      <w:szCs w:val="20"/>
    </w:rPr>
  </w:style>
  <w:style w:type="paragraph" w:styleId="7">
    <w:name w:val="heading 7"/>
    <w:basedOn w:val="H6"/>
    <w:next w:val="a3"/>
    <w:link w:val="70"/>
    <w:uiPriority w:val="9"/>
    <w:qFormat/>
    <w:rsid w:val="008231A4"/>
    <w:pPr>
      <w:numPr>
        <w:ilvl w:val="6"/>
      </w:numPr>
      <w:tabs>
        <w:tab w:val="num" w:pos="360"/>
      </w:tabs>
      <w:ind w:left="1985" w:hanging="1985"/>
      <w:outlineLvl w:val="6"/>
    </w:pPr>
    <w:rPr>
      <w:b w:val="0"/>
      <w:bCs w:val="0"/>
      <w:i w:val="0"/>
      <w:iCs w:val="0"/>
      <w:sz w:val="24"/>
      <w:szCs w:val="24"/>
    </w:rPr>
  </w:style>
  <w:style w:type="paragraph" w:styleId="8">
    <w:name w:val="heading 8"/>
    <w:aliases w:val="Table Heading"/>
    <w:basedOn w:val="11"/>
    <w:next w:val="a3"/>
    <w:link w:val="80"/>
    <w:qFormat/>
    <w:rsid w:val="008231A4"/>
    <w:pPr>
      <w:numPr>
        <w:ilvl w:val="7"/>
      </w:numPr>
      <w:tabs>
        <w:tab w:val="num" w:pos="360"/>
      </w:tabs>
      <w:ind w:left="360" w:hanging="360"/>
      <w:outlineLvl w:val="7"/>
    </w:pPr>
    <w:rPr>
      <w:rFonts w:ascii="Calibri" w:hAnsi="Calibri"/>
      <w:b w:val="0"/>
      <w:bCs w:val="0"/>
      <w:i/>
      <w:iCs/>
      <w:kern w:val="0"/>
      <w:sz w:val="24"/>
      <w:szCs w:val="24"/>
    </w:rPr>
  </w:style>
  <w:style w:type="paragraph" w:styleId="9">
    <w:name w:val="heading 9"/>
    <w:aliases w:val="Figure Heading,FH"/>
    <w:basedOn w:val="8"/>
    <w:next w:val="a3"/>
    <w:link w:val="90"/>
    <w:qFormat/>
    <w:rsid w:val="008231A4"/>
    <w:pPr>
      <w:numPr>
        <w:ilvl w:val="8"/>
      </w:numPr>
      <w:tabs>
        <w:tab w:val="num" w:pos="360"/>
      </w:tabs>
      <w:ind w:left="360" w:hanging="360"/>
      <w:outlineLvl w:val="8"/>
    </w:pPr>
    <w:rPr>
      <w:rFonts w:ascii="Cambria" w:hAnsi="Cambria"/>
      <w:i w:val="0"/>
      <w:iCs w:val="0"/>
      <w:sz w:val="20"/>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1"/>
    <w:uiPriority w:val="9"/>
    <w:locked/>
    <w:rsid w:val="00864CD4"/>
    <w:rPr>
      <w:rFonts w:ascii="Cambria" w:hAnsi="Cambria"/>
      <w:b/>
      <w:bCs/>
      <w:kern w:val="32"/>
      <w:sz w:val="32"/>
      <w:szCs w:val="32"/>
      <w:lang w:val="en-GB" w:eastAsia="ja-JP"/>
    </w:rPr>
  </w:style>
  <w:style w:type="character" w:customStyle="1" w:styleId="21">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0"/>
    <w:uiPriority w:val="9"/>
    <w:locked/>
    <w:rsid w:val="00864CD4"/>
    <w:rPr>
      <w:rFonts w:ascii="Cambria" w:hAnsi="Cambria"/>
      <w:b/>
      <w:bCs/>
      <w:i/>
      <w:iCs/>
      <w:sz w:val="28"/>
      <w:szCs w:val="28"/>
      <w:lang w:val="en-GB" w:eastAsia="ja-JP"/>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locked/>
    <w:rsid w:val="00864CD4"/>
    <w:rPr>
      <w:rFonts w:ascii="Cambria" w:hAnsi="Cambria"/>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locked/>
    <w:rsid w:val="00864CD4"/>
    <w:rPr>
      <w:rFonts w:ascii="Calibri" w:hAnsi="Calibri"/>
      <w:b/>
      <w:bCs/>
      <w:sz w:val="28"/>
      <w:szCs w:val="28"/>
      <w:lang w:val="en-GB" w:eastAsia="ja-JP"/>
    </w:rPr>
  </w:style>
  <w:style w:type="character" w:customStyle="1" w:styleId="50">
    <w:name w:val="标题 5 字符"/>
    <w:aliases w:val="H5 字符,h5 字符,Heading5 字符"/>
    <w:link w:val="5"/>
    <w:qFormat/>
    <w:locked/>
    <w:rsid w:val="00864CD4"/>
    <w:rPr>
      <w:rFonts w:ascii="Calibri" w:hAnsi="Calibri"/>
      <w:b/>
      <w:bCs/>
      <w:i/>
      <w:iCs/>
      <w:sz w:val="26"/>
      <w:szCs w:val="26"/>
      <w:lang w:val="en-GB" w:eastAsia="ja-JP"/>
    </w:rPr>
  </w:style>
  <w:style w:type="character" w:customStyle="1" w:styleId="60">
    <w:name w:val="标题 6 字符"/>
    <w:link w:val="6"/>
    <w:uiPriority w:val="9"/>
    <w:locked/>
    <w:rsid w:val="00864CD4"/>
    <w:rPr>
      <w:rFonts w:ascii="Calibri" w:hAnsi="Calibri"/>
      <w:b/>
      <w:bCs/>
      <w:lang w:val="en-GB" w:eastAsia="ja-JP"/>
    </w:rPr>
  </w:style>
  <w:style w:type="character" w:customStyle="1" w:styleId="70">
    <w:name w:val="标题 7 字符"/>
    <w:link w:val="7"/>
    <w:uiPriority w:val="9"/>
    <w:locked/>
    <w:rsid w:val="00864CD4"/>
    <w:rPr>
      <w:rFonts w:ascii="Calibri" w:hAnsi="Calibri"/>
      <w:sz w:val="24"/>
      <w:szCs w:val="24"/>
      <w:lang w:val="en-GB" w:eastAsia="ja-JP"/>
    </w:rPr>
  </w:style>
  <w:style w:type="character" w:customStyle="1" w:styleId="80">
    <w:name w:val="标题 8 字符"/>
    <w:aliases w:val="Table Heading 字符"/>
    <w:link w:val="8"/>
    <w:locked/>
    <w:rsid w:val="00864CD4"/>
    <w:rPr>
      <w:rFonts w:ascii="Calibri" w:hAnsi="Calibri"/>
      <w:i/>
      <w:iCs/>
      <w:sz w:val="24"/>
      <w:szCs w:val="24"/>
      <w:lang w:val="en-GB" w:eastAsia="ja-JP"/>
    </w:rPr>
  </w:style>
  <w:style w:type="character" w:customStyle="1" w:styleId="90">
    <w:name w:val="标题 9 字符"/>
    <w:aliases w:val="Figure Heading 字符,FH 字符"/>
    <w:link w:val="9"/>
    <w:locked/>
    <w:rsid w:val="00864CD4"/>
    <w:rPr>
      <w:rFonts w:ascii="Cambria" w:hAnsi="Cambria"/>
      <w:lang w:val="en-GB" w:eastAsia="ja-JP"/>
    </w:rPr>
  </w:style>
  <w:style w:type="paragraph" w:styleId="TOC8">
    <w:name w:val="toc 8"/>
    <w:basedOn w:val="TOC1"/>
    <w:uiPriority w:val="39"/>
    <w:rsid w:val="008231A4"/>
    <w:pPr>
      <w:spacing w:before="180"/>
      <w:ind w:left="2693" w:hanging="2693"/>
    </w:pPr>
    <w:rPr>
      <w:b/>
    </w:rPr>
  </w:style>
  <w:style w:type="paragraph" w:styleId="TOC1">
    <w:name w:val="toc 1"/>
    <w:aliases w:val="Observation TOC2"/>
    <w:basedOn w:val="a3"/>
    <w:uiPriority w:val="39"/>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39"/>
    <w:rsid w:val="008231A4"/>
    <w:pPr>
      <w:ind w:left="1701" w:hanging="1701"/>
    </w:pPr>
  </w:style>
  <w:style w:type="paragraph" w:styleId="TOC4">
    <w:name w:val="toc 4"/>
    <w:basedOn w:val="TOC3"/>
    <w:uiPriority w:val="39"/>
    <w:rsid w:val="008231A4"/>
    <w:pPr>
      <w:ind w:left="1418" w:hanging="1418"/>
    </w:pPr>
  </w:style>
  <w:style w:type="paragraph" w:styleId="TOC3">
    <w:name w:val="toc 3"/>
    <w:basedOn w:val="TOC2"/>
    <w:uiPriority w:val="39"/>
    <w:rsid w:val="008231A4"/>
    <w:pPr>
      <w:ind w:left="1134" w:hanging="1134"/>
    </w:pPr>
  </w:style>
  <w:style w:type="paragraph" w:styleId="TOC2">
    <w:name w:val="toc 2"/>
    <w:basedOn w:val="TOC1"/>
    <w:uiPriority w:val="39"/>
    <w:rsid w:val="008231A4"/>
    <w:pPr>
      <w:keepNext w:val="0"/>
      <w:spacing w:before="0"/>
      <w:ind w:left="851" w:hanging="851"/>
    </w:pPr>
    <w:rPr>
      <w:sz w:val="20"/>
    </w:rPr>
  </w:style>
  <w:style w:type="paragraph" w:styleId="22">
    <w:name w:val="index 2"/>
    <w:basedOn w:val="13"/>
    <w:rsid w:val="008231A4"/>
    <w:pPr>
      <w:ind w:left="284"/>
    </w:pPr>
  </w:style>
  <w:style w:type="paragraph" w:styleId="13">
    <w:name w:val="index 1"/>
    <w:basedOn w:val="a3"/>
    <w:rsid w:val="008231A4"/>
    <w:pPr>
      <w:keepLines/>
      <w:spacing w:after="0"/>
    </w:pPr>
  </w:style>
  <w:style w:type="paragraph" w:customStyle="1" w:styleId="ZH">
    <w:name w:val="ZH"/>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1"/>
    <w:next w:val="a3"/>
    <w:rsid w:val="008231A4"/>
    <w:pPr>
      <w:outlineLvl w:val="9"/>
    </w:pPr>
  </w:style>
  <w:style w:type="paragraph" w:styleId="23">
    <w:name w:val="List Number 2"/>
    <w:basedOn w:val="a7"/>
    <w:rsid w:val="008231A4"/>
    <w:pPr>
      <w:ind w:left="851"/>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3"/>
    <w:link w:val="a9"/>
    <w:qFormat/>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a">
    <w:name w:val="footnote reference"/>
    <w:rsid w:val="008231A4"/>
    <w:rPr>
      <w:rFonts w:cs="Times New Roman"/>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3"/>
    <w:link w:val="ac"/>
    <w:rsid w:val="008231A4"/>
    <w:pPr>
      <w:keepLines/>
      <w:spacing w:after="0"/>
      <w:ind w:left="454" w:hanging="454"/>
    </w:pPr>
    <w:rPr>
      <w:rFonts w:ascii="CG Times (WN)" w:hAnsi="CG Times (WN)"/>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b"/>
    <w:locked/>
    <w:rsid w:val="00970BE7"/>
    <w:rPr>
      <w:rFonts w:eastAsia="宋体" w:cs="Times New Roman"/>
      <w:sz w:val="16"/>
      <w:lang w:val="en-GB" w:eastAsia="ja-JP" w:bidi="ar-SA"/>
    </w:rPr>
  </w:style>
  <w:style w:type="paragraph" w:customStyle="1" w:styleId="TAH">
    <w:name w:val="TAH"/>
    <w:basedOn w:val="TAC"/>
    <w:link w:val="TAHCar"/>
    <w:qFormat/>
    <w:rsid w:val="008231A4"/>
    <w:rPr>
      <w:b/>
    </w:rPr>
  </w:style>
  <w:style w:type="paragraph" w:customStyle="1" w:styleId="TAC">
    <w:name w:val="TAC"/>
    <w:basedOn w:val="TAL"/>
    <w:link w:val="TACChar"/>
    <w:qFormat/>
    <w:rsid w:val="008231A4"/>
    <w:pPr>
      <w:jc w:val="center"/>
    </w:pPr>
  </w:style>
  <w:style w:type="paragraph" w:customStyle="1" w:styleId="TF">
    <w:name w:val="TF"/>
    <w:aliases w:val="left"/>
    <w:basedOn w:val="TH"/>
    <w:link w:val="TFZchn"/>
    <w:rsid w:val="008231A4"/>
    <w:pPr>
      <w:keepNext w:val="0"/>
      <w:spacing w:before="0" w:after="240"/>
    </w:pPr>
  </w:style>
  <w:style w:type="paragraph" w:customStyle="1" w:styleId="NO">
    <w:name w:val="NO"/>
    <w:basedOn w:val="a3"/>
    <w:link w:val="NOChar"/>
    <w:qFormat/>
    <w:rsid w:val="008231A4"/>
    <w:pPr>
      <w:keepLines/>
      <w:ind w:left="1135" w:hanging="851"/>
    </w:pPr>
  </w:style>
  <w:style w:type="paragraph" w:styleId="TOC9">
    <w:name w:val="toc 9"/>
    <w:basedOn w:val="TOC8"/>
    <w:uiPriority w:val="39"/>
    <w:rsid w:val="008231A4"/>
    <w:pPr>
      <w:ind w:left="1418" w:hanging="1418"/>
    </w:pPr>
  </w:style>
  <w:style w:type="paragraph" w:customStyle="1" w:styleId="EX">
    <w:name w:val="EX"/>
    <w:basedOn w:val="a3"/>
    <w:rsid w:val="008231A4"/>
    <w:pPr>
      <w:keepLines/>
      <w:ind w:left="1702" w:hanging="1418"/>
    </w:pPr>
  </w:style>
  <w:style w:type="paragraph" w:customStyle="1" w:styleId="FP">
    <w:name w:val="FP"/>
    <w:basedOn w:val="a3"/>
    <w:uiPriority w:val="99"/>
    <w:rsid w:val="008231A4"/>
    <w:pPr>
      <w:spacing w:after="0"/>
    </w:pPr>
  </w:style>
  <w:style w:type="paragraph" w:customStyle="1" w:styleId="LD">
    <w:name w:val="LD"/>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8231A4"/>
    <w:pPr>
      <w:spacing w:after="0"/>
    </w:pPr>
  </w:style>
  <w:style w:type="paragraph" w:customStyle="1" w:styleId="EW">
    <w:name w:val="EW"/>
    <w:basedOn w:val="EX"/>
    <w:rsid w:val="008231A4"/>
    <w:pPr>
      <w:spacing w:after="0"/>
    </w:pPr>
  </w:style>
  <w:style w:type="paragraph" w:styleId="TOC6">
    <w:name w:val="toc 6"/>
    <w:basedOn w:val="TOC5"/>
    <w:next w:val="a3"/>
    <w:uiPriority w:val="39"/>
    <w:rsid w:val="008231A4"/>
    <w:pPr>
      <w:ind w:left="1985" w:hanging="1985"/>
    </w:pPr>
  </w:style>
  <w:style w:type="paragraph" w:styleId="TOC7">
    <w:name w:val="toc 7"/>
    <w:basedOn w:val="TOC6"/>
    <w:next w:val="a3"/>
    <w:uiPriority w:val="39"/>
    <w:rsid w:val="008231A4"/>
    <w:pPr>
      <w:ind w:left="2268" w:hanging="2268"/>
    </w:pPr>
  </w:style>
  <w:style w:type="paragraph" w:styleId="24">
    <w:name w:val="List Bullet 2"/>
    <w:aliases w:val="lb2"/>
    <w:basedOn w:val="ad"/>
    <w:qFormat/>
    <w:rsid w:val="008231A4"/>
    <w:pPr>
      <w:ind w:left="851"/>
    </w:pPr>
  </w:style>
  <w:style w:type="paragraph" w:styleId="33">
    <w:name w:val="List Bullet 3"/>
    <w:basedOn w:val="24"/>
    <w:qFormat/>
    <w:rsid w:val="008231A4"/>
    <w:pPr>
      <w:ind w:left="1135"/>
    </w:pPr>
  </w:style>
  <w:style w:type="paragraph" w:styleId="a7">
    <w:name w:val="List Number"/>
    <w:basedOn w:val="ae"/>
    <w:rsid w:val="008231A4"/>
  </w:style>
  <w:style w:type="paragraph" w:customStyle="1" w:styleId="EQ">
    <w:name w:val="EQ"/>
    <w:basedOn w:val="a3"/>
    <w:next w:val="a3"/>
    <w:qFormat/>
    <w:rsid w:val="008231A4"/>
    <w:pPr>
      <w:keepLines/>
      <w:tabs>
        <w:tab w:val="center" w:pos="4536"/>
        <w:tab w:val="right" w:pos="9072"/>
      </w:tabs>
    </w:pPr>
    <w:rPr>
      <w:noProof/>
    </w:rPr>
  </w:style>
  <w:style w:type="paragraph" w:customStyle="1" w:styleId="TH">
    <w:name w:val="TH"/>
    <w:basedOn w:val="a3"/>
    <w:link w:val="THChar"/>
    <w:qFormat/>
    <w:rsid w:val="008231A4"/>
    <w:pPr>
      <w:keepNext/>
      <w:keepLines/>
      <w:spacing w:before="60"/>
      <w:jc w:val="center"/>
    </w:pPr>
    <w:rPr>
      <w:rFonts w:ascii="Arial" w:hAnsi="Arial"/>
      <w:b/>
    </w:rPr>
  </w:style>
  <w:style w:type="paragraph" w:customStyle="1" w:styleId="NF">
    <w:name w:val="NF"/>
    <w:basedOn w:val="NO"/>
    <w:rsid w:val="008231A4"/>
    <w:pPr>
      <w:keepNext/>
      <w:spacing w:after="0"/>
    </w:pPr>
    <w:rPr>
      <w:rFonts w:ascii="Arial" w:hAnsi="Arial"/>
      <w:sz w:val="18"/>
    </w:rPr>
  </w:style>
  <w:style w:type="paragraph" w:customStyle="1" w:styleId="PL">
    <w:name w:val="PL"/>
    <w:link w:val="PLChar"/>
    <w:qFormat/>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8231A4"/>
    <w:pPr>
      <w:jc w:val="right"/>
    </w:pPr>
  </w:style>
  <w:style w:type="paragraph" w:customStyle="1" w:styleId="H6">
    <w:name w:val="H6"/>
    <w:basedOn w:val="5"/>
    <w:next w:val="a3"/>
    <w:qFormat/>
    <w:rsid w:val="008231A4"/>
    <w:pPr>
      <w:ind w:left="1985" w:hanging="1985"/>
      <w:outlineLvl w:val="9"/>
    </w:pPr>
    <w:rPr>
      <w:sz w:val="20"/>
    </w:rPr>
  </w:style>
  <w:style w:type="paragraph" w:customStyle="1" w:styleId="TAN">
    <w:name w:val="TAN"/>
    <w:basedOn w:val="TAL"/>
    <w:link w:val="TANChar"/>
    <w:qFormat/>
    <w:rsid w:val="008231A4"/>
    <w:pPr>
      <w:ind w:left="851" w:hanging="851"/>
    </w:pPr>
  </w:style>
  <w:style w:type="paragraph" w:customStyle="1" w:styleId="TAL">
    <w:name w:val="TAL"/>
    <w:basedOn w:val="a3"/>
    <w:link w:val="TALChar"/>
    <w:qFormat/>
    <w:rsid w:val="008231A4"/>
    <w:pPr>
      <w:keepNext/>
      <w:keepLines/>
      <w:spacing w:after="0"/>
    </w:pPr>
    <w:rPr>
      <w:rFonts w:ascii="Arial" w:hAnsi="Arial"/>
      <w:sz w:val="18"/>
    </w:rPr>
  </w:style>
  <w:style w:type="paragraph" w:customStyle="1" w:styleId="ZA">
    <w:name w:val="ZA"/>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231A4"/>
    <w:pPr>
      <w:framePr w:wrap="notBeside" w:y="16161"/>
    </w:pPr>
  </w:style>
  <w:style w:type="character" w:customStyle="1" w:styleId="ZGSM">
    <w:name w:val="ZGSM"/>
    <w:rsid w:val="008231A4"/>
  </w:style>
  <w:style w:type="paragraph" w:styleId="25">
    <w:name w:val="List 2"/>
    <w:basedOn w:val="ae"/>
    <w:link w:val="26"/>
    <w:rsid w:val="008231A4"/>
    <w:pPr>
      <w:ind w:left="851"/>
    </w:pPr>
  </w:style>
  <w:style w:type="paragraph" w:customStyle="1" w:styleId="ZG">
    <w:name w:val="ZG"/>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4">
    <w:name w:val="List 3"/>
    <w:basedOn w:val="25"/>
    <w:link w:val="35"/>
    <w:rsid w:val="008231A4"/>
    <w:pPr>
      <w:ind w:left="1135"/>
    </w:pPr>
  </w:style>
  <w:style w:type="paragraph" w:styleId="41">
    <w:name w:val="List 4"/>
    <w:basedOn w:val="34"/>
    <w:rsid w:val="008231A4"/>
    <w:pPr>
      <w:ind w:left="1418"/>
    </w:pPr>
  </w:style>
  <w:style w:type="paragraph" w:styleId="51">
    <w:name w:val="List 5"/>
    <w:basedOn w:val="41"/>
    <w:rsid w:val="008231A4"/>
    <w:pPr>
      <w:ind w:left="1702"/>
    </w:pPr>
  </w:style>
  <w:style w:type="paragraph" w:customStyle="1" w:styleId="EditorsNote">
    <w:name w:val="Editor's Note"/>
    <w:basedOn w:val="NO"/>
    <w:rsid w:val="008231A4"/>
    <w:rPr>
      <w:color w:val="FF0000"/>
    </w:rPr>
  </w:style>
  <w:style w:type="paragraph" w:styleId="ae">
    <w:name w:val="List"/>
    <w:basedOn w:val="a3"/>
    <w:link w:val="af"/>
    <w:rsid w:val="008231A4"/>
    <w:pPr>
      <w:ind w:left="568" w:hanging="284"/>
    </w:pPr>
  </w:style>
  <w:style w:type="paragraph" w:styleId="ad">
    <w:name w:val="List Bullet"/>
    <w:basedOn w:val="ae"/>
    <w:qFormat/>
    <w:rsid w:val="008231A4"/>
  </w:style>
  <w:style w:type="paragraph" w:styleId="42">
    <w:name w:val="List Bullet 4"/>
    <w:basedOn w:val="33"/>
    <w:rsid w:val="008231A4"/>
    <w:pPr>
      <w:ind w:left="1418"/>
    </w:pPr>
  </w:style>
  <w:style w:type="paragraph" w:styleId="52">
    <w:name w:val="List Bullet 5"/>
    <w:basedOn w:val="42"/>
    <w:rsid w:val="008231A4"/>
    <w:pPr>
      <w:ind w:left="1702"/>
    </w:pPr>
  </w:style>
  <w:style w:type="paragraph" w:customStyle="1" w:styleId="B1">
    <w:name w:val="B1"/>
    <w:basedOn w:val="ae"/>
    <w:link w:val="B1Zchn"/>
    <w:qFormat/>
    <w:rsid w:val="008231A4"/>
  </w:style>
  <w:style w:type="paragraph" w:customStyle="1" w:styleId="B2">
    <w:name w:val="B2"/>
    <w:basedOn w:val="25"/>
    <w:link w:val="B2Char"/>
    <w:qFormat/>
    <w:rsid w:val="008231A4"/>
  </w:style>
  <w:style w:type="paragraph" w:customStyle="1" w:styleId="B3">
    <w:name w:val="B3"/>
    <w:basedOn w:val="34"/>
    <w:link w:val="B3Char"/>
    <w:qFormat/>
    <w:rsid w:val="008231A4"/>
  </w:style>
  <w:style w:type="paragraph" w:customStyle="1" w:styleId="B4">
    <w:name w:val="B4"/>
    <w:basedOn w:val="41"/>
    <w:link w:val="B4Char"/>
    <w:qFormat/>
    <w:rsid w:val="008231A4"/>
  </w:style>
  <w:style w:type="paragraph" w:customStyle="1" w:styleId="B5">
    <w:name w:val="B5"/>
    <w:basedOn w:val="51"/>
    <w:uiPriority w:val="99"/>
    <w:rsid w:val="008231A4"/>
  </w:style>
  <w:style w:type="paragraph" w:styleId="af0">
    <w:name w:val="footer"/>
    <w:basedOn w:val="a8"/>
    <w:link w:val="af1"/>
    <w:rsid w:val="008231A4"/>
    <w:pPr>
      <w:jc w:val="center"/>
    </w:pPr>
    <w:rPr>
      <w:rFonts w:ascii="Times New Roman" w:hAnsi="Times New Roman"/>
      <w:b w:val="0"/>
      <w:noProof w:val="0"/>
      <w:sz w:val="20"/>
      <w:lang w:val="en-GB"/>
    </w:rPr>
  </w:style>
  <w:style w:type="character" w:customStyle="1" w:styleId="af1">
    <w:name w:val="页脚 字符"/>
    <w:link w:val="af0"/>
    <w:locked/>
    <w:rsid w:val="00864CD4"/>
    <w:rPr>
      <w:rFonts w:ascii="Times New Roman" w:hAnsi="Times New Roman" w:cs="Times New Roman"/>
      <w:sz w:val="20"/>
      <w:szCs w:val="20"/>
      <w:lang w:val="en-GB" w:eastAsia="ja-JP"/>
    </w:rPr>
  </w:style>
  <w:style w:type="paragraph" w:customStyle="1" w:styleId="ZTD">
    <w:name w:val="ZTD"/>
    <w:basedOn w:val="ZB"/>
    <w:rsid w:val="008231A4"/>
    <w:pPr>
      <w:framePr w:hRule="auto" w:wrap="notBeside" w:y="852"/>
    </w:pPr>
    <w:rPr>
      <w:i w:val="0"/>
      <w:sz w:val="40"/>
    </w:rPr>
  </w:style>
  <w:style w:type="paragraph" w:customStyle="1" w:styleId="TdocHeader2">
    <w:name w:val="Tdoc_Header_2"/>
    <w:basedOn w:val="a3"/>
    <w:rsid w:val="00F61766"/>
    <w:pPr>
      <w:widowControl w:val="0"/>
      <w:tabs>
        <w:tab w:val="left" w:pos="1701"/>
        <w:tab w:val="right" w:pos="9072"/>
        <w:tab w:val="right" w:pos="10206"/>
      </w:tabs>
      <w:jc w:val="both"/>
    </w:pPr>
    <w:rPr>
      <w:rFonts w:ascii="Arial" w:hAnsi="Arial"/>
      <w:b/>
      <w:sz w:val="18"/>
    </w:rPr>
  </w:style>
  <w:style w:type="paragraph" w:styleId="af2">
    <w:name w:val="caption"/>
    <w:aliases w:val="cap,cap Char,Caption Char,Caption Char1 Char,cap Char Char1,Caption Char Char1 Char,cap Char2,cap Char2 Char Char Char,cap1,cap2,cap11,cap Char Char Char Char Char,cap Char Char Char Char Char Char,条目,3GPP Caption Table,Légende-figure,Beschrifubg"/>
    <w:basedOn w:val="a3"/>
    <w:next w:val="a3"/>
    <w:link w:val="af3"/>
    <w:qFormat/>
    <w:rsid w:val="00BC61A8"/>
    <w:pPr>
      <w:spacing w:after="120"/>
    </w:pPr>
    <w:rPr>
      <w:rFonts w:ascii="CG Times (WN)" w:hAnsi="CG Times (WN)"/>
      <w:b/>
      <w:lang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3"/>
    <w:link w:val="af5"/>
    <w:qFormat/>
    <w:rsid w:val="00BC61A8"/>
    <w:rPr>
      <w:rFonts w:ascii="CG Times (WN)" w:hAnsi="CG Times (WN)"/>
      <w:lang w:eastAsia="en-US"/>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link w:val="af4"/>
    <w:qFormat/>
    <w:locked/>
    <w:rsid w:val="00BC61A8"/>
    <w:rPr>
      <w:rFonts w:cs="Times New Roman"/>
      <w:lang w:val="en-GB" w:eastAsia="en-US" w:bidi="ar-SA"/>
    </w:rPr>
  </w:style>
  <w:style w:type="paragraph" w:styleId="36">
    <w:name w:val="Body Text 3"/>
    <w:basedOn w:val="a3"/>
    <w:link w:val="37"/>
    <w:rsid w:val="00BC61A8"/>
    <w:pPr>
      <w:jc w:val="both"/>
    </w:pPr>
    <w:rPr>
      <w:sz w:val="16"/>
      <w:szCs w:val="16"/>
    </w:rPr>
  </w:style>
  <w:style w:type="character" w:customStyle="1" w:styleId="37">
    <w:name w:val="正文文本 3 字符"/>
    <w:link w:val="36"/>
    <w:locked/>
    <w:rsid w:val="00864CD4"/>
    <w:rPr>
      <w:rFonts w:ascii="Times New Roman" w:hAnsi="Times New Roman" w:cs="Times New Roman"/>
      <w:sz w:val="16"/>
      <w:szCs w:val="16"/>
      <w:lang w:val="en-GB" w:eastAsia="ja-JP"/>
    </w:rPr>
  </w:style>
  <w:style w:type="character" w:customStyle="1" w:styleId="af3">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条目 字符"/>
    <w:link w:val="af2"/>
    <w:qFormat/>
    <w:locked/>
    <w:rsid w:val="00BC61A8"/>
    <w:rPr>
      <w:rFonts w:cs="Times New Roman"/>
      <w:b/>
      <w:lang w:val="en-GB" w:eastAsia="en-US" w:bidi="ar-SA"/>
    </w:rPr>
  </w:style>
  <w:style w:type="paragraph" w:customStyle="1" w:styleId="Figure">
    <w:name w:val="Figure"/>
    <w:basedOn w:val="a3"/>
    <w:qFormat/>
    <w:rsid w:val="00BC61A8"/>
    <w:pPr>
      <w:spacing w:before="240" w:after="240"/>
      <w:jc w:val="center"/>
    </w:pPr>
    <w:rPr>
      <w:i/>
      <w:iCs/>
      <w:noProof/>
      <w:sz w:val="24"/>
      <w:lang w:val="fr-FR"/>
    </w:rPr>
  </w:style>
  <w:style w:type="paragraph" w:customStyle="1" w:styleId="BodyTextIndent21">
    <w:name w:val="Body Text Indent 21"/>
    <w:basedOn w:val="a3"/>
    <w:uiPriority w:val="99"/>
    <w:rsid w:val="00BC61A8"/>
    <w:pPr>
      <w:ind w:firstLine="202"/>
      <w:jc w:val="both"/>
    </w:pPr>
    <w:rPr>
      <w:noProof/>
      <w:sz w:val="22"/>
    </w:rPr>
  </w:style>
  <w:style w:type="character" w:styleId="af6">
    <w:name w:val="annotation reference"/>
    <w:uiPriority w:val="99"/>
    <w:qFormat/>
    <w:rsid w:val="00BB0296"/>
    <w:rPr>
      <w:rFonts w:cs="Times New Roman"/>
      <w:sz w:val="16"/>
      <w:szCs w:val="16"/>
    </w:rPr>
  </w:style>
  <w:style w:type="paragraph" w:styleId="af7">
    <w:name w:val="annotation text"/>
    <w:basedOn w:val="a3"/>
    <w:link w:val="14"/>
    <w:uiPriority w:val="99"/>
    <w:qFormat/>
    <w:rsid w:val="00BB0296"/>
  </w:style>
  <w:style w:type="character" w:customStyle="1" w:styleId="14">
    <w:name w:val="批注文字 字符1"/>
    <w:link w:val="af7"/>
    <w:qFormat/>
    <w:locked/>
    <w:rsid w:val="00864CD4"/>
    <w:rPr>
      <w:rFonts w:ascii="Times New Roman" w:hAnsi="Times New Roman" w:cs="Times New Roman"/>
      <w:sz w:val="20"/>
      <w:szCs w:val="20"/>
      <w:lang w:val="en-GB" w:eastAsia="ja-JP"/>
    </w:rPr>
  </w:style>
  <w:style w:type="paragraph" w:styleId="af8">
    <w:name w:val="annotation subject"/>
    <w:basedOn w:val="af7"/>
    <w:next w:val="af7"/>
    <w:link w:val="af9"/>
    <w:rsid w:val="00BB0296"/>
    <w:rPr>
      <w:b/>
      <w:bCs/>
    </w:rPr>
  </w:style>
  <w:style w:type="character" w:customStyle="1" w:styleId="af9">
    <w:name w:val="批注主题 字符"/>
    <w:link w:val="af8"/>
    <w:locked/>
    <w:rsid w:val="00864CD4"/>
    <w:rPr>
      <w:rFonts w:ascii="Times New Roman" w:hAnsi="Times New Roman" w:cs="Times New Roman"/>
      <w:b/>
      <w:bCs/>
      <w:sz w:val="20"/>
      <w:szCs w:val="20"/>
      <w:lang w:val="en-GB" w:eastAsia="ja-JP"/>
    </w:rPr>
  </w:style>
  <w:style w:type="paragraph" w:styleId="afa">
    <w:name w:val="Balloon Text"/>
    <w:basedOn w:val="a3"/>
    <w:link w:val="afb"/>
    <w:rsid w:val="00091938"/>
    <w:rPr>
      <w:sz w:val="16"/>
    </w:rPr>
  </w:style>
  <w:style w:type="character" w:customStyle="1" w:styleId="afb">
    <w:name w:val="批注框文本 字符"/>
    <w:link w:val="afa"/>
    <w:locked/>
    <w:rsid w:val="00091938"/>
    <w:rPr>
      <w:rFonts w:ascii="Times New Roman" w:hAnsi="Times New Roman"/>
      <w:sz w:val="16"/>
      <w:lang w:val="en-GB" w:eastAsia="ja-JP"/>
    </w:rPr>
  </w:style>
  <w:style w:type="paragraph" w:customStyle="1" w:styleId="INDENT2">
    <w:name w:val="INDENT2"/>
    <w:basedOn w:val="a3"/>
    <w:rsid w:val="00BF1DB1"/>
    <w:pPr>
      <w:ind w:left="1135" w:hanging="284"/>
    </w:pPr>
    <w:rPr>
      <w:lang w:eastAsia="en-US"/>
    </w:rPr>
  </w:style>
  <w:style w:type="paragraph" w:customStyle="1" w:styleId="11BodyText">
    <w:name w:val="11 BodyText"/>
    <w:aliases w:val="Block_Text,np,b,11,BodyText"/>
    <w:basedOn w:val="a3"/>
    <w:link w:val="11BodyTextChar"/>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c">
    <w:name w:val="Table Grid"/>
    <w:aliases w:val="TableGrid"/>
    <w:basedOn w:val="a5"/>
    <w:qFormat/>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3GPP Caption Table Char,cap Char2 Char1,Ca Char"/>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
    <w:name w:val="references"/>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d">
    <w:name w:val="page number"/>
    <w:rsid w:val="005721C6"/>
    <w:rPr>
      <w:rFonts w:cs="Times New Roman"/>
    </w:rPr>
  </w:style>
  <w:style w:type="paragraph" w:styleId="afe">
    <w:name w:val="Document Map"/>
    <w:basedOn w:val="a3"/>
    <w:link w:val="aff"/>
    <w:rsid w:val="00147BDE"/>
    <w:pPr>
      <w:shd w:val="clear" w:color="auto" w:fill="000080"/>
    </w:pPr>
    <w:rPr>
      <w:sz w:val="2"/>
    </w:rPr>
  </w:style>
  <w:style w:type="character" w:customStyle="1" w:styleId="aff">
    <w:name w:val="文档结构图 字符"/>
    <w:link w:val="afe"/>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3"/>
    <w:link w:val="LGTdocChar"/>
    <w:qFormat/>
    <w:rsid w:val="00176D3B"/>
    <w:pPr>
      <w:widowControl w:val="0"/>
      <w:snapToGrid w:val="0"/>
      <w:spacing w:afterLines="50" w:line="264" w:lineRule="auto"/>
      <w:jc w:val="both"/>
    </w:pPr>
    <w:rPr>
      <w:rFonts w:eastAsia="Batang"/>
      <w:kern w:val="2"/>
      <w:sz w:val="22"/>
      <w:szCs w:val="24"/>
      <w:lang w:eastAsia="ko-KR"/>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qFormat/>
    <w:locked/>
    <w:rsid w:val="006709A0"/>
    <w:rPr>
      <w:rFonts w:ascii="Arial" w:hAnsi="Arial" w:cs="Times New Roman"/>
      <w:b/>
      <w:noProof/>
      <w:sz w:val="18"/>
      <w:lang w:val="en-US" w:eastAsia="ja-JP" w:bidi="ar-SA"/>
    </w:rPr>
  </w:style>
  <w:style w:type="character" w:customStyle="1" w:styleId="TACChar">
    <w:name w:val="TAC Char"/>
    <w:link w:val="TAC"/>
    <w:qFormat/>
    <w:locked/>
    <w:rsid w:val="002B480F"/>
    <w:rPr>
      <w:rFonts w:ascii="Arial" w:hAnsi="Arial" w:cs="Times New Roman"/>
      <w:sz w:val="18"/>
      <w:lang w:val="en-GB" w:eastAsia="ja-JP"/>
    </w:rPr>
  </w:style>
  <w:style w:type="paragraph" w:customStyle="1" w:styleId="aff0">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3"/>
    <w:uiPriority w:val="34"/>
    <w:qFormat/>
    <w:rsid w:val="00A862CF"/>
    <w:pPr>
      <w:ind w:left="720"/>
      <w:contextualSpacing/>
    </w:pPr>
  </w:style>
  <w:style w:type="paragraph" w:styleId="aff1">
    <w:name w:val="Normal (Web)"/>
    <w:basedOn w:val="a3"/>
    <w:uiPriority w:val="99"/>
    <w:qFormat/>
    <w:rsid w:val="00E912DE"/>
    <w:pPr>
      <w:spacing w:before="100" w:beforeAutospacing="1" w:after="100" w:afterAutospacing="1"/>
    </w:pPr>
    <w:rPr>
      <w:sz w:val="24"/>
      <w:szCs w:val="24"/>
      <w:lang w:val="en-US" w:eastAsia="zh-CN"/>
    </w:rPr>
  </w:style>
  <w:style w:type="table" w:styleId="15">
    <w:name w:val="Table Columns 1"/>
    <w:basedOn w:val="a5"/>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8">
    <w:name w:val="Table List 3"/>
    <w:basedOn w:val="a5"/>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qFormat/>
    <w:rsid w:val="00F40E06"/>
    <w:rPr>
      <w:rFonts w:ascii="Arial" w:hAnsi="Arial"/>
      <w:b/>
      <w:sz w:val="18"/>
      <w:lang w:val="en-GB" w:eastAsia="ja-JP"/>
    </w:rPr>
  </w:style>
  <w:style w:type="paragraph" w:customStyle="1" w:styleId="ListParagraph1">
    <w:name w:val="List Paragraph1"/>
    <w:basedOn w:val="a3"/>
    <w:qFormat/>
    <w:rsid w:val="00D47194"/>
    <w:pPr>
      <w:spacing w:after="200" w:line="276" w:lineRule="auto"/>
      <w:ind w:firstLineChars="200" w:firstLine="420"/>
    </w:pPr>
    <w:rPr>
      <w:rFonts w:ascii="Calibri" w:hAnsi="Calibri"/>
      <w:sz w:val="22"/>
      <w:szCs w:val="22"/>
      <w:lang w:val="en-US" w:eastAsia="en-US"/>
    </w:rPr>
  </w:style>
  <w:style w:type="character" w:styleId="aff2">
    <w:name w:val="Hyperlink"/>
    <w:uiPriority w:val="99"/>
    <w:unhideWhenUsed/>
    <w:qFormat/>
    <w:locked/>
    <w:rsid w:val="004762AB"/>
    <w:rPr>
      <w:color w:val="0000FF"/>
      <w:u w:val="single"/>
    </w:rPr>
  </w:style>
  <w:style w:type="paragraph" w:styleId="3">
    <w:name w:val="List Number 3"/>
    <w:basedOn w:val="a3"/>
    <w:unhideWhenUsed/>
    <w:qFormat/>
    <w:locked/>
    <w:rsid w:val="0060131A"/>
    <w:pPr>
      <w:numPr>
        <w:numId w:val="3"/>
      </w:numPr>
      <w:contextualSpacing/>
    </w:pPr>
  </w:style>
  <w:style w:type="paragraph" w:customStyle="1" w:styleId="1-21">
    <w:name w:val="中等深浅网格 1 - 强调文字颜色 21"/>
    <w:basedOn w:val="a3"/>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f3">
    <w:name w:val="Revision"/>
    <w:hidden/>
    <w:uiPriority w:val="99"/>
    <w:semiHidden/>
    <w:rsid w:val="00431B0C"/>
    <w:rPr>
      <w:rFonts w:ascii="Times New Roman" w:hAnsi="Times New Roman"/>
      <w:lang w:val="en-GB" w:eastAsia="ja-JP"/>
    </w:rPr>
  </w:style>
  <w:style w:type="paragraph" w:styleId="aff4">
    <w:name w:val="List Paragraph"/>
    <w:aliases w:val="- Bullets,목록 단락,リスト段落,Lista1,?? ??,?????,????,列出段落1,中等深浅网格 1 - 着色 21,列出段落,¥¡¡¡¡ì¬º¥¹¥È¶ÎÂä,ÁÐ³ö¶ÎÂä,¥ê¥¹¥È¶ÎÂä,列表段落1,—ño’i—Ž,1st level - Bullet List Paragraph,Lettre d'introduction,Paragrafo elenco,Normal bullet 2,Bullet list,列表段落11,목록단락,Task Body"/>
    <w:basedOn w:val="a3"/>
    <w:link w:val="aff5"/>
    <w:uiPriority w:val="34"/>
    <w:qFormat/>
    <w:rsid w:val="00D14764"/>
    <w:pPr>
      <w:spacing w:after="0"/>
      <w:ind w:leftChars="400" w:left="840" w:hanging="1440"/>
    </w:pPr>
    <w:rPr>
      <w:rFonts w:ascii="Times" w:eastAsia="Batang" w:hAnsi="Times"/>
      <w:szCs w:val="24"/>
    </w:rPr>
  </w:style>
  <w:style w:type="character" w:customStyle="1" w:styleId="aff5">
    <w:name w:val="列表段落 字符"/>
    <w:aliases w:val="- Bullets 字符1,목록 단락 字符1,リスト段落 字符1,Lista1 字符,?? ?? 字符,????? 字符,???? 字符,列出段落1 字符,中等深浅网格 1 - 着色 21 字符,列出段落 字符,¥¡¡¡¡ì¬º¥¹¥È¶ÎÂä 字符,ÁÐ³ö¶ÎÂä 字符,¥ê¥¹¥È¶ÎÂä 字符,列表段落1 字符,—ño’i—Ž 字符,1st level - Bullet List Paragraph 字符,Lettre d'introduction 字符,列表段落11 字符"/>
    <w:link w:val="aff4"/>
    <w:uiPriority w:val="34"/>
    <w:qFormat/>
    <w:rsid w:val="00D14764"/>
    <w:rPr>
      <w:rFonts w:ascii="Times" w:eastAsia="Batang" w:hAnsi="Times"/>
      <w:szCs w:val="24"/>
      <w:lang w:val="en-GB"/>
    </w:rPr>
  </w:style>
  <w:style w:type="paragraph" w:customStyle="1" w:styleId="3GPPNormalText">
    <w:name w:val="3GPP Normal Text"/>
    <w:basedOn w:val="af4"/>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sid w:val="00D07625"/>
    <w:rPr>
      <w:rFonts w:ascii="Times New Roman" w:eastAsia="MS Mincho" w:hAnsi="Times New Roman"/>
      <w:sz w:val="22"/>
      <w:szCs w:val="24"/>
    </w:rPr>
  </w:style>
  <w:style w:type="character" w:customStyle="1" w:styleId="Char1">
    <w:name w:val="列出段落 Char1"/>
    <w:aliases w:val="- Bullets Char,목록 단락 Char,リスト段落 Char,列出段落 Char,列出段落1 Char,Paragrafo elenco Char,Lettre d'introduction Char,列 Char"/>
    <w:link w:val="27"/>
    <w:uiPriority w:val="34"/>
    <w:qFormat/>
    <w:rsid w:val="00D07625"/>
    <w:rPr>
      <w:rFonts w:ascii="Times" w:hAnsi="Times"/>
      <w:szCs w:val="24"/>
      <w:lang w:val="en-GB"/>
    </w:rPr>
  </w:style>
  <w:style w:type="character" w:customStyle="1" w:styleId="THChar">
    <w:name w:val="TH Char"/>
    <w:link w:val="TH"/>
    <w:qFormat/>
    <w:rsid w:val="00D07625"/>
    <w:rPr>
      <w:rFonts w:ascii="Arial" w:hAnsi="Arial"/>
      <w:b/>
      <w:lang w:val="en-GB" w:eastAsia="ja-JP"/>
    </w:rPr>
  </w:style>
  <w:style w:type="character" w:customStyle="1" w:styleId="B1Zchn">
    <w:name w:val="B1 Zchn"/>
    <w:link w:val="B1"/>
    <w:qFormat/>
    <w:rsid w:val="00615EBF"/>
    <w:rPr>
      <w:rFonts w:ascii="Times New Roman" w:hAnsi="Times New Roman"/>
      <w:lang w:val="en-GB" w:eastAsia="ja-JP"/>
    </w:rPr>
  </w:style>
  <w:style w:type="character" w:customStyle="1" w:styleId="PLChar">
    <w:name w:val="PL Char"/>
    <w:link w:val="PL"/>
    <w:qFormat/>
    <w:rsid w:val="00CE6924"/>
    <w:rPr>
      <w:rFonts w:ascii="Courier New" w:hAnsi="Courier New"/>
      <w:noProof/>
      <w:sz w:val="16"/>
      <w:lang w:eastAsia="ja-JP"/>
    </w:rPr>
  </w:style>
  <w:style w:type="character" w:customStyle="1" w:styleId="16">
    <w:name w:val="列出段落 字符1"/>
    <w:aliases w:val="- Bullets 字符,목록 단락 字符,リスト段落 字符"/>
    <w:uiPriority w:val="34"/>
    <w:qFormat/>
    <w:rsid w:val="00CE6924"/>
    <w:rPr>
      <w:rFonts w:ascii="Times" w:hAnsi="Times"/>
      <w:szCs w:val="24"/>
      <w:lang w:val="en-GB"/>
    </w:rPr>
  </w:style>
  <w:style w:type="character" w:customStyle="1" w:styleId="aff6">
    <w:name w:val="批注文字 字符"/>
    <w:uiPriority w:val="99"/>
    <w:qFormat/>
    <w:rsid w:val="00EA15FF"/>
    <w:rPr>
      <w:rFonts w:eastAsia="仿宋_GB2312"/>
      <w:kern w:val="2"/>
      <w:sz w:val="24"/>
      <w:szCs w:val="24"/>
    </w:rPr>
  </w:style>
  <w:style w:type="character" w:customStyle="1" w:styleId="B2Char">
    <w:name w:val="B2 Char"/>
    <w:link w:val="B2"/>
    <w:qFormat/>
    <w:rsid w:val="00914EA9"/>
    <w:rPr>
      <w:rFonts w:ascii="Times New Roman" w:hAnsi="Times New Roman"/>
      <w:lang w:val="en-GB" w:eastAsia="ja-JP"/>
    </w:rPr>
  </w:style>
  <w:style w:type="paragraph" w:customStyle="1" w:styleId="References0">
    <w:name w:val="References"/>
    <w:basedOn w:val="a3"/>
    <w:qFormat/>
    <w:rsid w:val="0061099C"/>
    <w:pPr>
      <w:tabs>
        <w:tab w:val="num" w:pos="360"/>
      </w:tabs>
      <w:snapToGrid w:val="0"/>
      <w:spacing w:after="60"/>
      <w:ind w:left="360" w:hanging="360"/>
      <w:jc w:val="both"/>
    </w:pPr>
    <w:rPr>
      <w:szCs w:val="16"/>
      <w:lang w:val="en-US" w:eastAsia="en-US"/>
    </w:rPr>
  </w:style>
  <w:style w:type="paragraph" w:styleId="aff7">
    <w:name w:val="Title"/>
    <w:aliases w:val="Heading 31"/>
    <w:basedOn w:val="a3"/>
    <w:next w:val="a3"/>
    <w:link w:val="aff8"/>
    <w:qFormat/>
    <w:locked/>
    <w:rsid w:val="002D0B89"/>
    <w:pPr>
      <w:spacing w:before="240" w:after="60"/>
      <w:jc w:val="center"/>
      <w:outlineLvl w:val="0"/>
    </w:pPr>
    <w:rPr>
      <w:rFonts w:asciiTheme="majorHAnsi" w:hAnsiTheme="majorHAnsi" w:cstheme="majorBidi"/>
      <w:b/>
      <w:bCs/>
      <w:sz w:val="32"/>
      <w:szCs w:val="32"/>
    </w:rPr>
  </w:style>
  <w:style w:type="character" w:customStyle="1" w:styleId="aff8">
    <w:name w:val="标题 字符"/>
    <w:aliases w:val="Heading 31 字符"/>
    <w:basedOn w:val="a4"/>
    <w:link w:val="aff7"/>
    <w:rsid w:val="002D0B89"/>
    <w:rPr>
      <w:rFonts w:asciiTheme="majorHAnsi" w:hAnsiTheme="majorHAnsi" w:cstheme="majorBidi"/>
      <w:b/>
      <w:bCs/>
      <w:sz w:val="32"/>
      <w:szCs w:val="32"/>
      <w:lang w:val="en-GB" w:eastAsia="ja-JP"/>
    </w:rPr>
  </w:style>
  <w:style w:type="paragraph" w:styleId="aff9">
    <w:name w:val="Subtitle"/>
    <w:basedOn w:val="a3"/>
    <w:next w:val="a3"/>
    <w:link w:val="affa"/>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a">
    <w:name w:val="副标题 字符"/>
    <w:basedOn w:val="a4"/>
    <w:link w:val="aff9"/>
    <w:rsid w:val="002D0B89"/>
    <w:rPr>
      <w:rFonts w:asciiTheme="majorHAnsi" w:hAnsiTheme="majorHAnsi" w:cstheme="majorBidi"/>
      <w:b/>
      <w:bCs/>
      <w:kern w:val="28"/>
      <w:sz w:val="32"/>
      <w:szCs w:val="32"/>
      <w:lang w:val="en-GB" w:eastAsia="ja-JP"/>
    </w:rPr>
  </w:style>
  <w:style w:type="paragraph" w:customStyle="1" w:styleId="Doc-text2">
    <w:name w:val="Doc-text2"/>
    <w:basedOn w:val="a3"/>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74AB4"/>
    <w:rPr>
      <w:rFonts w:ascii="Arial" w:eastAsia="MS Mincho" w:hAnsi="Arial"/>
      <w:szCs w:val="24"/>
      <w:lang w:val="en-GB" w:eastAsia="en-GB"/>
    </w:rPr>
  </w:style>
  <w:style w:type="character" w:customStyle="1" w:styleId="fontstyle01">
    <w:name w:val="fontstyle01"/>
    <w:basedOn w:val="a4"/>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6"/>
    <w:rsid w:val="00F37AE9"/>
  </w:style>
  <w:style w:type="paragraph" w:customStyle="1" w:styleId="17">
    <w:name w:val="样式1"/>
    <w:basedOn w:val="31"/>
    <w:link w:val="1Char"/>
    <w:qFormat/>
    <w:rsid w:val="00E86B7A"/>
    <w:rPr>
      <w:lang w:eastAsia="zh-CN"/>
    </w:rPr>
  </w:style>
  <w:style w:type="character" w:customStyle="1" w:styleId="1Char">
    <w:name w:val="样式1 Char"/>
    <w:basedOn w:val="32"/>
    <w:link w:val="17"/>
    <w:rsid w:val="00E86B7A"/>
    <w:rPr>
      <w:rFonts w:ascii="Cambria" w:hAnsi="Cambria"/>
      <w:b/>
      <w:bCs/>
      <w:sz w:val="26"/>
      <w:szCs w:val="26"/>
      <w:lang w:val="en-GB" w:eastAsia="ja-JP"/>
    </w:rPr>
  </w:style>
  <w:style w:type="character" w:styleId="affb">
    <w:name w:val="Placeholder Text"/>
    <w:basedOn w:val="a4"/>
    <w:uiPriority w:val="99"/>
    <w:qFormat/>
    <w:rsid w:val="004B4243"/>
    <w:rPr>
      <w:color w:val="808080"/>
    </w:rPr>
  </w:style>
  <w:style w:type="character" w:customStyle="1" w:styleId="B1Char">
    <w:name w:val="B1 Char"/>
    <w:qFormat/>
    <w:rsid w:val="00733729"/>
    <w:rPr>
      <w:lang w:val="en-GB"/>
    </w:rPr>
  </w:style>
  <w:style w:type="character" w:customStyle="1" w:styleId="apple-converted-space">
    <w:name w:val="apple-converted-space"/>
    <w:qFormat/>
    <w:rsid w:val="007B71DA"/>
  </w:style>
  <w:style w:type="paragraph" w:customStyle="1" w:styleId="TdocHeading1">
    <w:name w:val="Tdoc_Heading_1"/>
    <w:basedOn w:val="11"/>
    <w:next w:val="af4"/>
    <w:autoRedefine/>
    <w:rsid w:val="00177A8F"/>
    <w:pPr>
      <w:keepNext w:val="0"/>
      <w:keepLines w:val="0"/>
      <w:widowControl w:val="0"/>
      <w:pBdr>
        <w:top w:val="none" w:sz="0" w:space="0" w:color="auto"/>
      </w:pBdr>
      <w:spacing w:after="120"/>
      <w:ind w:left="357" w:hanging="357"/>
      <w:jc w:val="both"/>
    </w:pPr>
    <w:rPr>
      <w:rFonts w:ascii="Arial" w:eastAsia="Batang" w:hAnsi="Arial"/>
      <w:bCs w:val="0"/>
      <w:noProof/>
      <w:kern w:val="28"/>
      <w:sz w:val="24"/>
      <w:szCs w:val="20"/>
      <w:lang w:val="en-US" w:eastAsia="x-none"/>
    </w:rPr>
  </w:style>
  <w:style w:type="paragraph" w:customStyle="1" w:styleId="TdocHeader1">
    <w:name w:val="Tdoc_Header_1"/>
    <w:basedOn w:val="a8"/>
    <w:rsid w:val="00177A8F"/>
    <w:pPr>
      <w:tabs>
        <w:tab w:val="right" w:pos="9072"/>
        <w:tab w:val="right" w:pos="10206"/>
      </w:tabs>
      <w:spacing w:before="0"/>
      <w:jc w:val="both"/>
    </w:pPr>
    <w:rPr>
      <w:rFonts w:eastAsia="Batang"/>
      <w:noProof w:val="0"/>
      <w:sz w:val="20"/>
      <w:lang w:val="en-GB" w:eastAsia="en-US"/>
    </w:rPr>
  </w:style>
  <w:style w:type="paragraph" w:customStyle="1" w:styleId="TdocHeading2">
    <w:name w:val="Tdoc_Heading_2"/>
    <w:basedOn w:val="a3"/>
    <w:rsid w:val="00177A8F"/>
    <w:pPr>
      <w:spacing w:before="0" w:after="0"/>
    </w:pPr>
    <w:rPr>
      <w:rFonts w:ascii="Times" w:eastAsia="Batang" w:hAnsi="Times"/>
      <w:szCs w:val="24"/>
      <w:lang w:eastAsia="en-US"/>
    </w:rPr>
  </w:style>
  <w:style w:type="character" w:styleId="affc">
    <w:name w:val="FollowedHyperlink"/>
    <w:locked/>
    <w:rsid w:val="00177A8F"/>
    <w:rPr>
      <w:color w:val="0000FF"/>
      <w:u w:val="single"/>
    </w:rPr>
  </w:style>
  <w:style w:type="paragraph" w:customStyle="1" w:styleId="h1">
    <w:name w:val="h1"/>
    <w:basedOn w:val="a3"/>
    <w:rsid w:val="00177A8F"/>
    <w:pPr>
      <w:spacing w:before="0"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177A8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d">
    <w:name w:val="Date"/>
    <w:basedOn w:val="a3"/>
    <w:next w:val="a3"/>
    <w:link w:val="affe"/>
    <w:locked/>
    <w:rsid w:val="00177A8F"/>
    <w:pPr>
      <w:spacing w:before="0" w:after="0"/>
    </w:pPr>
    <w:rPr>
      <w:rFonts w:ascii="Times" w:eastAsia="Batang" w:hAnsi="Times"/>
      <w:szCs w:val="24"/>
      <w:lang w:eastAsia="x-none"/>
    </w:rPr>
  </w:style>
  <w:style w:type="character" w:customStyle="1" w:styleId="affe">
    <w:name w:val="日期 字符"/>
    <w:basedOn w:val="a4"/>
    <w:link w:val="affd"/>
    <w:rsid w:val="00177A8F"/>
    <w:rPr>
      <w:rFonts w:ascii="Times" w:eastAsia="Batang" w:hAnsi="Times"/>
      <w:szCs w:val="24"/>
      <w:lang w:val="en-GB" w:eastAsia="x-none"/>
    </w:rPr>
  </w:style>
  <w:style w:type="paragraph" w:customStyle="1" w:styleId="Default">
    <w:name w:val="Default"/>
    <w:rsid w:val="00177A8F"/>
    <w:pPr>
      <w:autoSpaceDE w:val="0"/>
      <w:autoSpaceDN w:val="0"/>
      <w:adjustRightInd w:val="0"/>
      <w:spacing w:before="0" w:after="0"/>
      <w:ind w:left="720" w:hanging="360"/>
    </w:pPr>
    <w:rPr>
      <w:rFonts w:ascii="Arial" w:hAnsi="Arial" w:cs="Arial"/>
      <w:color w:val="000000"/>
      <w:sz w:val="24"/>
      <w:szCs w:val="24"/>
      <w:lang w:eastAsia="en-US"/>
    </w:rPr>
  </w:style>
  <w:style w:type="paragraph" w:customStyle="1" w:styleId="Statement">
    <w:name w:val="Statement"/>
    <w:basedOn w:val="a3"/>
    <w:rsid w:val="00177A8F"/>
    <w:pPr>
      <w:keepNext/>
      <w:spacing w:before="0" w:after="0"/>
      <w:ind w:left="601" w:hanging="601"/>
    </w:pPr>
    <w:rPr>
      <w:rFonts w:eastAsia="Batang"/>
      <w:b/>
      <w:i/>
      <w:szCs w:val="24"/>
      <w:lang w:val="en-US" w:eastAsia="ko-KR"/>
    </w:rPr>
  </w:style>
  <w:style w:type="character" w:customStyle="1" w:styleId="B10">
    <w:name w:val="B1 (文字)"/>
    <w:qFormat/>
    <w:rsid w:val="00177A8F"/>
    <w:rPr>
      <w:rFonts w:eastAsia="MS Mincho"/>
      <w:lang w:val="en-GB" w:eastAsia="en-US" w:bidi="ar-SA"/>
    </w:rPr>
  </w:style>
  <w:style w:type="character" w:customStyle="1" w:styleId="Alcatel-Lucent-4">
    <w:name w:val="Alcatel-Lucent-4"/>
    <w:semiHidden/>
    <w:rsid w:val="00177A8F"/>
    <w:rPr>
      <w:rFonts w:ascii="Arial" w:hAnsi="Arial" w:cs="Arial"/>
      <w:color w:val="auto"/>
      <w:sz w:val="20"/>
      <w:szCs w:val="20"/>
    </w:rPr>
  </w:style>
  <w:style w:type="character" w:customStyle="1" w:styleId="B1Char1">
    <w:name w:val="B1 Char1"/>
    <w:qFormat/>
    <w:rsid w:val="00177A8F"/>
    <w:rPr>
      <w:rFonts w:ascii="Times New Roman" w:hAnsi="Times New Roman"/>
      <w:lang w:val="en-GB" w:eastAsia="en-US"/>
    </w:rPr>
  </w:style>
  <w:style w:type="numbering" w:customStyle="1" w:styleId="StyleBulleted">
    <w:name w:val="Style Bulleted"/>
    <w:rsid w:val="00177A8F"/>
  </w:style>
  <w:style w:type="paragraph" w:customStyle="1" w:styleId="ZchnZchn">
    <w:name w:val="Zchn Zchn"/>
    <w:rsid w:val="00177A8F"/>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StatementBody">
    <w:name w:val="Statement Body"/>
    <w:basedOn w:val="a3"/>
    <w:link w:val="StatementBodyChar"/>
    <w:rsid w:val="00177A8F"/>
    <w:pPr>
      <w:numPr>
        <w:numId w:val="9"/>
      </w:numPr>
      <w:spacing w:before="0" w:after="100" w:afterAutospacing="1"/>
      <w:contextualSpacing/>
    </w:pPr>
    <w:rPr>
      <w:rFonts w:eastAsia="Times New Roman"/>
      <w:szCs w:val="24"/>
      <w:lang w:val="x-none" w:eastAsia="ko-KR"/>
    </w:rPr>
  </w:style>
  <w:style w:type="character" w:customStyle="1" w:styleId="StatementBodyChar">
    <w:name w:val="Statement Body Char"/>
    <w:link w:val="StatementBody"/>
    <w:rsid w:val="00177A8F"/>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11"/>
    <w:rsid w:val="00177A8F"/>
    <w:pPr>
      <w:keepNext w:val="0"/>
      <w:keepLines w:val="0"/>
      <w:widowControl w:val="0"/>
      <w:pBdr>
        <w:top w:val="none" w:sz="0" w:space="0" w:color="auto"/>
      </w:pBdr>
      <w:tabs>
        <w:tab w:val="num" w:pos="432"/>
      </w:tabs>
      <w:spacing w:after="60"/>
      <w:ind w:left="432" w:hanging="432"/>
    </w:pPr>
    <w:rPr>
      <w:rFonts w:ascii="Arial" w:eastAsia="Batang" w:hAnsi="Arial"/>
      <w:sz w:val="28"/>
      <w:lang w:eastAsia="x-none"/>
    </w:rPr>
  </w:style>
  <w:style w:type="character" w:customStyle="1" w:styleId="Alcatel-Lucent2">
    <w:name w:val="Alcatel-Lucent2"/>
    <w:semiHidden/>
    <w:rsid w:val="00177A8F"/>
    <w:rPr>
      <w:rFonts w:ascii="Arial" w:hAnsi="Arial" w:cs="Arial"/>
      <w:color w:val="auto"/>
      <w:sz w:val="20"/>
      <w:szCs w:val="20"/>
    </w:rPr>
  </w:style>
  <w:style w:type="character" w:styleId="afff">
    <w:name w:val="Unresolved Mention"/>
    <w:uiPriority w:val="99"/>
    <w:semiHidden/>
    <w:unhideWhenUsed/>
    <w:rsid w:val="00177A8F"/>
    <w:rPr>
      <w:color w:val="808080"/>
      <w:shd w:val="clear" w:color="auto" w:fill="E6E6E6"/>
    </w:rPr>
  </w:style>
  <w:style w:type="character" w:styleId="afff0">
    <w:name w:val="Emphasis"/>
    <w:uiPriority w:val="20"/>
    <w:qFormat/>
    <w:locked/>
    <w:rsid w:val="00177A8F"/>
    <w:rPr>
      <w:i/>
      <w:iCs/>
    </w:rPr>
  </w:style>
  <w:style w:type="paragraph" w:customStyle="1" w:styleId="Comments">
    <w:name w:val="Comments"/>
    <w:basedOn w:val="a3"/>
    <w:link w:val="CommentsChar"/>
    <w:qFormat/>
    <w:rsid w:val="00177A8F"/>
    <w:pPr>
      <w:spacing w:before="40" w:after="0"/>
    </w:pPr>
    <w:rPr>
      <w:rFonts w:ascii="Arial" w:eastAsia="MS Mincho" w:hAnsi="Arial"/>
      <w:i/>
      <w:sz w:val="18"/>
      <w:szCs w:val="24"/>
      <w:lang w:eastAsia="en-GB"/>
    </w:rPr>
  </w:style>
  <w:style w:type="character" w:customStyle="1" w:styleId="CommentsChar">
    <w:name w:val="Comments Char"/>
    <w:link w:val="Comments"/>
    <w:qFormat/>
    <w:rsid w:val="00177A8F"/>
    <w:rPr>
      <w:rFonts w:ascii="Arial" w:eastAsia="MS Mincho" w:hAnsi="Arial"/>
      <w:i/>
      <w:sz w:val="18"/>
      <w:szCs w:val="24"/>
      <w:lang w:val="en-GB" w:eastAsia="en-GB"/>
    </w:rPr>
  </w:style>
  <w:style w:type="character" w:customStyle="1" w:styleId="53">
    <w:name w:val="(文字) (文字)5"/>
    <w:semiHidden/>
    <w:rsid w:val="00177A8F"/>
    <w:rPr>
      <w:rFonts w:ascii="Times New Roman" w:hAnsi="Times New Roman"/>
      <w:lang w:eastAsia="en-US"/>
    </w:rPr>
  </w:style>
  <w:style w:type="paragraph" w:customStyle="1" w:styleId="TableCell">
    <w:name w:val="TableCell"/>
    <w:basedOn w:val="a3"/>
    <w:qFormat/>
    <w:rsid w:val="00177A8F"/>
    <w:pPr>
      <w:autoSpaceDE w:val="0"/>
      <w:autoSpaceDN w:val="0"/>
      <w:adjustRightInd w:val="0"/>
      <w:snapToGrid w:val="0"/>
      <w:spacing w:before="20" w:after="20"/>
    </w:pPr>
    <w:rPr>
      <w:rFonts w:eastAsia="Times New Roman"/>
      <w:szCs w:val="21"/>
      <w:lang w:val="en-US" w:eastAsia="zh-CN"/>
    </w:rPr>
  </w:style>
  <w:style w:type="character" w:styleId="afff1">
    <w:name w:val="Strong"/>
    <w:uiPriority w:val="22"/>
    <w:qFormat/>
    <w:locked/>
    <w:rsid w:val="00177A8F"/>
    <w:rPr>
      <w:b/>
      <w:bCs/>
    </w:rPr>
  </w:style>
  <w:style w:type="character" w:customStyle="1" w:styleId="TALChar">
    <w:name w:val="TAL Char"/>
    <w:link w:val="TAL"/>
    <w:qFormat/>
    <w:locked/>
    <w:rsid w:val="00177A8F"/>
    <w:rPr>
      <w:rFonts w:ascii="Arial" w:hAnsi="Arial"/>
      <w:sz w:val="18"/>
      <w:lang w:val="en-GB" w:eastAsia="ja-JP"/>
    </w:rPr>
  </w:style>
  <w:style w:type="character" w:customStyle="1" w:styleId="TALCar">
    <w:name w:val="TAL Car"/>
    <w:qFormat/>
    <w:rsid w:val="00177A8F"/>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a6"/>
    <w:rsid w:val="00177A8F"/>
    <w:pPr>
      <w:numPr>
        <w:numId w:val="13"/>
      </w:numPr>
    </w:pPr>
  </w:style>
  <w:style w:type="paragraph" w:customStyle="1" w:styleId="ListParagraph3">
    <w:name w:val="List Paragraph3"/>
    <w:basedOn w:val="a3"/>
    <w:qFormat/>
    <w:rsid w:val="00177A8F"/>
    <w:pPr>
      <w:spacing w:before="0" w:after="0"/>
      <w:ind w:left="720"/>
      <w:contextualSpacing/>
    </w:pPr>
    <w:rPr>
      <w:rFonts w:eastAsia="Times New Roman"/>
      <w:sz w:val="24"/>
      <w:szCs w:val="24"/>
      <w:lang w:val="en-US" w:eastAsia="zh-CN"/>
    </w:rPr>
  </w:style>
  <w:style w:type="paragraph" w:customStyle="1" w:styleId="ListParagraph2">
    <w:name w:val="List Paragraph2"/>
    <w:basedOn w:val="a3"/>
    <w:qFormat/>
    <w:rsid w:val="00177A8F"/>
    <w:pPr>
      <w:spacing w:before="0" w:after="0"/>
      <w:ind w:left="720"/>
      <w:contextualSpacing/>
    </w:pPr>
    <w:rPr>
      <w:rFonts w:eastAsia="Times New Roman"/>
      <w:sz w:val="24"/>
      <w:szCs w:val="24"/>
      <w:lang w:val="en-US" w:eastAsia="zh-CN"/>
    </w:rPr>
  </w:style>
  <w:style w:type="paragraph" w:styleId="afff2">
    <w:name w:val="Plain Text"/>
    <w:basedOn w:val="a3"/>
    <w:link w:val="afff3"/>
    <w:uiPriority w:val="99"/>
    <w:unhideWhenUsed/>
    <w:locked/>
    <w:rsid w:val="00177A8F"/>
    <w:pPr>
      <w:spacing w:before="0" w:after="0"/>
    </w:pPr>
    <w:rPr>
      <w:rFonts w:ascii="Arial" w:eastAsia="MS Gothic" w:hAnsi="Arial"/>
      <w:color w:val="000000"/>
      <w:lang w:val="x-none" w:eastAsia="en-US"/>
    </w:rPr>
  </w:style>
  <w:style w:type="character" w:customStyle="1" w:styleId="afff3">
    <w:name w:val="纯文本 字符"/>
    <w:basedOn w:val="a4"/>
    <w:link w:val="afff2"/>
    <w:uiPriority w:val="99"/>
    <w:rsid w:val="00177A8F"/>
    <w:rPr>
      <w:rFonts w:ascii="Arial" w:eastAsia="MS Gothic" w:hAnsi="Arial"/>
      <w:color w:val="000000"/>
      <w:lang w:val="x-none" w:eastAsia="en-US"/>
    </w:rPr>
  </w:style>
  <w:style w:type="paragraph" w:customStyle="1" w:styleId="ListParagraph5">
    <w:name w:val="List Paragraph5"/>
    <w:basedOn w:val="a3"/>
    <w:qFormat/>
    <w:rsid w:val="00177A8F"/>
    <w:pPr>
      <w:spacing w:before="0" w:after="0"/>
      <w:ind w:left="720"/>
      <w:contextualSpacing/>
    </w:pPr>
    <w:rPr>
      <w:rFonts w:eastAsia="Times New Roman"/>
      <w:sz w:val="24"/>
      <w:szCs w:val="24"/>
      <w:lang w:val="en-US" w:eastAsia="zh-CN"/>
    </w:rPr>
  </w:style>
  <w:style w:type="paragraph" w:customStyle="1" w:styleId="ListParagraph4">
    <w:name w:val="List Paragraph4"/>
    <w:basedOn w:val="a3"/>
    <w:qFormat/>
    <w:rsid w:val="00177A8F"/>
    <w:pPr>
      <w:spacing w:before="0" w:after="0"/>
      <w:ind w:left="720"/>
      <w:contextualSpacing/>
    </w:pPr>
    <w:rPr>
      <w:rFonts w:eastAsia="Times New Roman"/>
      <w:sz w:val="24"/>
      <w:szCs w:val="24"/>
      <w:lang w:val="en-US" w:eastAsia="zh-CN"/>
    </w:rPr>
  </w:style>
  <w:style w:type="character" w:styleId="afff4">
    <w:name w:val="Subtle Emphasis"/>
    <w:uiPriority w:val="19"/>
    <w:qFormat/>
    <w:rsid w:val="00177A8F"/>
    <w:rPr>
      <w:i/>
      <w:iCs/>
      <w:color w:val="404040"/>
    </w:rPr>
  </w:style>
  <w:style w:type="character" w:customStyle="1" w:styleId="5Char">
    <w:name w:val="标题 5 Char"/>
    <w:aliases w:val="H5 Char1"/>
    <w:rsid w:val="00177A8F"/>
    <w:rPr>
      <w:rFonts w:ascii="Arial" w:hAnsi="Arial"/>
    </w:rPr>
  </w:style>
  <w:style w:type="paragraph" w:customStyle="1" w:styleId="62">
    <w:name w:val="标题 62"/>
    <w:basedOn w:val="a3"/>
    <w:rsid w:val="00177A8F"/>
    <w:pPr>
      <w:tabs>
        <w:tab w:val="num" w:pos="1152"/>
      </w:tabs>
      <w:spacing w:before="0" w:after="0"/>
    </w:pPr>
    <w:rPr>
      <w:rFonts w:ascii="Times" w:eastAsia="MS PGothic" w:hAnsi="Times" w:cs="Times"/>
      <w:lang w:val="en-US"/>
    </w:rPr>
  </w:style>
  <w:style w:type="paragraph" w:customStyle="1" w:styleId="72">
    <w:name w:val="标题 72"/>
    <w:basedOn w:val="a3"/>
    <w:rsid w:val="00177A8F"/>
    <w:pPr>
      <w:tabs>
        <w:tab w:val="num" w:pos="1296"/>
      </w:tabs>
      <w:spacing w:before="0" w:after="0"/>
    </w:pPr>
    <w:rPr>
      <w:rFonts w:ascii="Times" w:eastAsia="MS PGothic" w:hAnsi="Times" w:cs="Times"/>
      <w:lang w:val="en-US"/>
    </w:rPr>
  </w:style>
  <w:style w:type="paragraph" w:customStyle="1" w:styleId="3nobreakH3Underrubrik2h3MemoHeading3helloTitre">
    <w:name w:val="スタイル 見出し 3no breakH3Underrubrik2h3Memo Heading 3helloTitre ..."/>
    <w:basedOn w:val="31"/>
    <w:rsid w:val="00177A8F"/>
    <w:pPr>
      <w:keepLines w:val="0"/>
      <w:numPr>
        <w:numId w:val="6"/>
      </w:numPr>
      <w:spacing w:before="240" w:after="60"/>
    </w:pPr>
    <w:rPr>
      <w:rFonts w:ascii="Arial" w:eastAsia="Batang" w:hAnsi="Arial"/>
      <w:bCs w:val="0"/>
      <w:sz w:val="20"/>
      <w:lang w:eastAsia="x-none"/>
    </w:rPr>
  </w:style>
  <w:style w:type="paragraph" w:customStyle="1" w:styleId="ListParagraph7">
    <w:name w:val="List Paragraph7"/>
    <w:basedOn w:val="a3"/>
    <w:qFormat/>
    <w:rsid w:val="00177A8F"/>
    <w:pPr>
      <w:spacing w:before="0" w:after="0"/>
      <w:ind w:left="720"/>
      <w:contextualSpacing/>
    </w:pPr>
    <w:rPr>
      <w:rFonts w:eastAsia="Times New Roman"/>
      <w:sz w:val="24"/>
      <w:szCs w:val="24"/>
      <w:lang w:val="en-US" w:eastAsia="zh-CN"/>
    </w:rPr>
  </w:style>
  <w:style w:type="paragraph" w:customStyle="1" w:styleId="ListParagraph6">
    <w:name w:val="List Paragraph6"/>
    <w:basedOn w:val="a3"/>
    <w:qFormat/>
    <w:rsid w:val="00177A8F"/>
    <w:pPr>
      <w:spacing w:before="0" w:after="0"/>
      <w:ind w:left="720"/>
      <w:contextualSpacing/>
    </w:pPr>
    <w:rPr>
      <w:rFonts w:eastAsia="Times New Roman"/>
      <w:sz w:val="24"/>
      <w:szCs w:val="24"/>
      <w:lang w:val="en-US" w:eastAsia="zh-CN"/>
    </w:rPr>
  </w:style>
  <w:style w:type="paragraph" w:customStyle="1" w:styleId="Proposal">
    <w:name w:val="Proposal"/>
    <w:basedOn w:val="a3"/>
    <w:link w:val="ProposalChar"/>
    <w:qFormat/>
    <w:rsid w:val="00177A8F"/>
    <w:pPr>
      <w:tabs>
        <w:tab w:val="left" w:pos="1701"/>
      </w:tabs>
      <w:overflowPunct w:val="0"/>
      <w:autoSpaceDE w:val="0"/>
      <w:autoSpaceDN w:val="0"/>
      <w:adjustRightInd w:val="0"/>
      <w:spacing w:before="0" w:after="120"/>
      <w:ind w:left="1701" w:hanging="1701"/>
      <w:jc w:val="both"/>
      <w:textAlignment w:val="baseline"/>
    </w:pPr>
    <w:rPr>
      <w:rFonts w:eastAsia="Times New Roman"/>
      <w:b/>
      <w:bCs/>
      <w:lang w:eastAsia="zh-CN"/>
    </w:rPr>
  </w:style>
  <w:style w:type="paragraph" w:customStyle="1" w:styleId="61">
    <w:name w:val="标题 61"/>
    <w:basedOn w:val="a3"/>
    <w:rsid w:val="00177A8F"/>
    <w:pPr>
      <w:tabs>
        <w:tab w:val="num" w:pos="1152"/>
      </w:tabs>
      <w:spacing w:before="0" w:after="0"/>
    </w:pPr>
    <w:rPr>
      <w:rFonts w:ascii="Times" w:eastAsia="MS PGothic" w:hAnsi="Times" w:cs="Times"/>
      <w:lang w:val="en-US"/>
    </w:rPr>
  </w:style>
  <w:style w:type="paragraph" w:customStyle="1" w:styleId="ListParagraph8">
    <w:name w:val="List Paragraph8"/>
    <w:basedOn w:val="a3"/>
    <w:qFormat/>
    <w:rsid w:val="00177A8F"/>
    <w:pPr>
      <w:spacing w:before="0" w:after="0"/>
      <w:ind w:left="720"/>
      <w:contextualSpacing/>
    </w:pPr>
    <w:rPr>
      <w:rFonts w:eastAsia="Times New Roman"/>
      <w:sz w:val="24"/>
      <w:szCs w:val="24"/>
      <w:lang w:val="en-US" w:eastAsia="zh-CN"/>
    </w:rPr>
  </w:style>
  <w:style w:type="paragraph" w:styleId="afff5">
    <w:name w:val="No Spacing"/>
    <w:uiPriority w:val="1"/>
    <w:qFormat/>
    <w:rsid w:val="00177A8F"/>
    <w:pPr>
      <w:spacing w:before="0" w:after="0"/>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11"/>
    <w:rsid w:val="00177A8F"/>
    <w:pPr>
      <w:keepNext w:val="0"/>
      <w:keepLines w:val="0"/>
      <w:widowControl w:val="0"/>
      <w:numPr>
        <w:numId w:val="10"/>
      </w:numPr>
      <w:pBdr>
        <w:top w:val="none" w:sz="0" w:space="0" w:color="auto"/>
      </w:pBdr>
      <w:spacing w:after="60"/>
    </w:pPr>
    <w:rPr>
      <w:rFonts w:ascii="Helvetica" w:eastAsia="Times New Roman" w:hAnsi="Helvetica"/>
      <w:sz w:val="28"/>
      <w:szCs w:val="20"/>
      <w:lang w:val="en-US" w:eastAsia="en-US"/>
    </w:rPr>
  </w:style>
  <w:style w:type="paragraph" w:customStyle="1" w:styleId="71">
    <w:name w:val="标题 71"/>
    <w:basedOn w:val="a3"/>
    <w:rsid w:val="00177A8F"/>
    <w:pPr>
      <w:tabs>
        <w:tab w:val="num" w:pos="1296"/>
      </w:tabs>
      <w:spacing w:before="0" w:after="0"/>
    </w:pPr>
    <w:rPr>
      <w:rFonts w:ascii="Times" w:eastAsia="MS PGothic" w:hAnsi="Times" w:cs="Times"/>
      <w:lang w:val="en-US"/>
    </w:rPr>
  </w:style>
  <w:style w:type="paragraph" w:customStyle="1" w:styleId="tac0">
    <w:name w:val="tac"/>
    <w:basedOn w:val="a3"/>
    <w:rsid w:val="00177A8F"/>
    <w:pPr>
      <w:keepNext/>
      <w:autoSpaceDE w:val="0"/>
      <w:autoSpaceDN w:val="0"/>
      <w:spacing w:before="0" w:after="0"/>
      <w:jc w:val="center"/>
    </w:pPr>
    <w:rPr>
      <w:rFonts w:ascii="Arial" w:hAnsi="Arial" w:cs="Arial"/>
      <w:sz w:val="18"/>
      <w:szCs w:val="18"/>
      <w:lang w:val="en-US" w:eastAsia="zh-CN"/>
    </w:rPr>
  </w:style>
  <w:style w:type="paragraph" w:customStyle="1" w:styleId="th0">
    <w:name w:val="th"/>
    <w:basedOn w:val="a3"/>
    <w:rsid w:val="00177A8F"/>
    <w:pPr>
      <w:keepNext/>
      <w:autoSpaceDE w:val="0"/>
      <w:autoSpaceDN w:val="0"/>
      <w:spacing w:before="60"/>
      <w:jc w:val="center"/>
    </w:pPr>
    <w:rPr>
      <w:rFonts w:ascii="Arial" w:hAnsi="Arial" w:cs="Arial"/>
      <w:b/>
      <w:bCs/>
      <w:lang w:val="en-US" w:eastAsia="zh-CN"/>
    </w:rPr>
  </w:style>
  <w:style w:type="paragraph" w:customStyle="1" w:styleId="tah0">
    <w:name w:val="tah"/>
    <w:basedOn w:val="a3"/>
    <w:rsid w:val="00177A8F"/>
    <w:pPr>
      <w:keepNext/>
      <w:autoSpaceDE w:val="0"/>
      <w:autoSpaceDN w:val="0"/>
      <w:spacing w:before="0" w:after="0"/>
      <w:jc w:val="center"/>
    </w:pPr>
    <w:rPr>
      <w:rFonts w:ascii="Arial" w:hAnsi="Arial" w:cs="Arial"/>
      <w:b/>
      <w:bCs/>
      <w:sz w:val="18"/>
      <w:szCs w:val="18"/>
      <w:lang w:val="en-US" w:eastAsia="zh-CN"/>
    </w:rPr>
  </w:style>
  <w:style w:type="paragraph" w:customStyle="1" w:styleId="IvDbodytext">
    <w:name w:val="IvD bodytext"/>
    <w:basedOn w:val="af4"/>
    <w:link w:val="IvDbodytextChar"/>
    <w:qFormat/>
    <w:rsid w:val="00177A8F"/>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rsid w:val="00177A8F"/>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177A8F"/>
    <w:pPr>
      <w:keepLines w:val="0"/>
      <w:numPr>
        <w:numId w:val="6"/>
      </w:numPr>
      <w:spacing w:before="240" w:after="60"/>
    </w:pPr>
    <w:rPr>
      <w:rFonts w:ascii="Arial" w:eastAsia="MS Mincho" w:hAnsi="Arial"/>
      <w:bCs w:val="0"/>
      <w:i/>
      <w:iCs/>
      <w:color w:val="000000"/>
      <w:sz w:val="20"/>
      <w:szCs w:val="26"/>
      <w:lang w:eastAsia="x-none"/>
    </w:rPr>
  </w:style>
  <w:style w:type="character" w:customStyle="1" w:styleId="130">
    <w:name w:val="表 (青) 13 (文字)"/>
    <w:link w:val="-1"/>
    <w:uiPriority w:val="34"/>
    <w:locked/>
    <w:rsid w:val="00177A8F"/>
    <w:rPr>
      <w:rFonts w:eastAsia="MS Gothic"/>
      <w:sz w:val="24"/>
      <w:szCs w:val="24"/>
      <w:lang w:val="en-GB" w:eastAsia="en-US"/>
    </w:rPr>
  </w:style>
  <w:style w:type="table" w:styleId="-1">
    <w:name w:val="Colorful List Accent 1"/>
    <w:basedOn w:val="a5"/>
    <w:link w:val="130"/>
    <w:uiPriority w:val="34"/>
    <w:rsid w:val="00177A8F"/>
    <w:pPr>
      <w:spacing w:before="0" w:after="0"/>
      <w:ind w:left="0" w:firstLine="0"/>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3"/>
    <w:link w:val="LGTdoc1Char"/>
    <w:rsid w:val="00177A8F"/>
    <w:pPr>
      <w:adjustRightInd w:val="0"/>
      <w:snapToGrid w:val="0"/>
      <w:spacing w:beforeLines="50" w:after="100" w:afterAutospacing="1"/>
      <w:jc w:val="both"/>
    </w:pPr>
    <w:rPr>
      <w:rFonts w:eastAsia="Batang"/>
      <w:b/>
      <w:snapToGrid w:val="0"/>
      <w:sz w:val="28"/>
      <w:lang w:eastAsia="ko-KR"/>
    </w:rPr>
  </w:style>
  <w:style w:type="paragraph" w:customStyle="1" w:styleId="heading3">
    <w:name w:val="heading3"/>
    <w:basedOn w:val="a3"/>
    <w:rsid w:val="00177A8F"/>
    <w:pPr>
      <w:keepNext/>
      <w:spacing w:before="240" w:after="60"/>
      <w:ind w:left="720" w:hanging="720"/>
    </w:pPr>
    <w:rPr>
      <w:rFonts w:ascii="Arial" w:eastAsia="MS PGothic" w:hAnsi="Arial" w:cs="Arial"/>
      <w:color w:val="000000"/>
      <w:lang w:val="en-US"/>
    </w:rPr>
  </w:style>
  <w:style w:type="paragraph" w:customStyle="1" w:styleId="heading4">
    <w:name w:val="heading4"/>
    <w:basedOn w:val="a3"/>
    <w:rsid w:val="00177A8F"/>
    <w:pPr>
      <w:keepNext/>
      <w:spacing w:before="240" w:after="60"/>
      <w:ind w:left="864" w:hanging="864"/>
    </w:pPr>
    <w:rPr>
      <w:rFonts w:ascii="Arial" w:eastAsia="MS PGothic" w:hAnsi="Arial" w:cs="Arial"/>
      <w:i/>
      <w:iCs/>
      <w:color w:val="000000"/>
      <w:lang w:val="en-US"/>
    </w:rPr>
  </w:style>
  <w:style w:type="paragraph" w:customStyle="1" w:styleId="4h4H4H41h41H42h42H43h43H411h411H421h421H44h3">
    <w:name w:val="スタイル 見出し 4h4H4H41h41H42h42H43h43H411h411H421h421H44h...3"/>
    <w:basedOn w:val="4"/>
    <w:rsid w:val="00177A8F"/>
    <w:pPr>
      <w:keepLines w:val="0"/>
      <w:spacing w:before="240" w:after="60"/>
      <w:ind w:left="1680" w:hanging="420"/>
    </w:pPr>
    <w:rPr>
      <w:rFonts w:ascii="Arial" w:hAnsi="Arial"/>
      <w:bCs w:val="0"/>
      <w:i/>
      <w:iCs/>
      <w:sz w:val="20"/>
      <w:szCs w:val="26"/>
      <w:lang w:eastAsia="x-none"/>
    </w:rPr>
  </w:style>
  <w:style w:type="paragraph" w:customStyle="1" w:styleId="4h4H4H41h41H42h42H43h43H411h411H421h421H44h">
    <w:name w:val="スタイル 見出し 4h4H4H41h41H42h42H43h43H411h411H421h421H44h..."/>
    <w:basedOn w:val="4"/>
    <w:rsid w:val="00177A8F"/>
    <w:pPr>
      <w:keepLines w:val="0"/>
      <w:numPr>
        <w:numId w:val="5"/>
      </w:numPr>
      <w:spacing w:before="240" w:after="60"/>
    </w:pPr>
    <w:rPr>
      <w:rFonts w:ascii="Arial" w:eastAsia="Batang" w:hAnsi="Arial"/>
      <w:bCs w:val="0"/>
      <w:i/>
      <w:iCs/>
      <w:sz w:val="20"/>
      <w:szCs w:val="26"/>
      <w:lang w:eastAsia="x-none"/>
    </w:rPr>
  </w:style>
  <w:style w:type="character" w:styleId="afff6">
    <w:name w:val="Mention"/>
    <w:uiPriority w:val="99"/>
    <w:semiHidden/>
    <w:unhideWhenUsed/>
    <w:rsid w:val="00177A8F"/>
    <w:rPr>
      <w:color w:val="2B579A"/>
      <w:shd w:val="clear" w:color="auto" w:fill="E6E6E6"/>
    </w:rPr>
  </w:style>
  <w:style w:type="paragraph" w:customStyle="1" w:styleId="xmsonormal">
    <w:name w:val="x_msonormal"/>
    <w:basedOn w:val="a3"/>
    <w:uiPriority w:val="99"/>
    <w:qFormat/>
    <w:rsid w:val="00177A8F"/>
    <w:pPr>
      <w:spacing w:before="0" w:after="0"/>
    </w:pPr>
    <w:rPr>
      <w:rFonts w:ascii="Calibri" w:eastAsia="Calibri" w:hAnsi="Calibri" w:cs="Calibri"/>
      <w:sz w:val="22"/>
      <w:szCs w:val="22"/>
      <w:lang w:val="en-US" w:eastAsia="en-US"/>
    </w:rPr>
  </w:style>
  <w:style w:type="character" w:customStyle="1" w:styleId="afff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表段落 (文"/>
    <w:uiPriority w:val="34"/>
    <w:locked/>
    <w:rsid w:val="00177A8F"/>
    <w:rPr>
      <w:rFonts w:ascii="Calibri" w:hAnsi="Calibri" w:cs="Calibri"/>
    </w:rPr>
  </w:style>
  <w:style w:type="character" w:customStyle="1" w:styleId="0MaintextChar">
    <w:name w:val="0 Main text Char"/>
    <w:link w:val="0Maintext"/>
    <w:locked/>
    <w:rsid w:val="00177A8F"/>
    <w:rPr>
      <w:rFonts w:ascii="Malgun Gothic" w:eastAsia="Malgun Gothic" w:hAnsi="Malgun Gothic"/>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77A8F"/>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77A8F"/>
    <w:rPr>
      <w:rFonts w:ascii="Arial" w:hAnsi="Arial"/>
      <w:b/>
      <w:i/>
      <w:szCs w:val="26"/>
      <w:lang w:val="en-GB" w:eastAsia="x-none"/>
    </w:rPr>
  </w:style>
  <w:style w:type="paragraph" w:styleId="28">
    <w:name w:val="Body Text 2"/>
    <w:basedOn w:val="a3"/>
    <w:link w:val="29"/>
    <w:locked/>
    <w:rsid w:val="00177A8F"/>
    <w:pPr>
      <w:spacing w:before="0" w:after="120" w:line="480" w:lineRule="auto"/>
    </w:pPr>
    <w:rPr>
      <w:rFonts w:ascii="Times" w:eastAsia="Batang" w:hAnsi="Times"/>
      <w:szCs w:val="24"/>
      <w:lang w:eastAsia="en-US"/>
    </w:rPr>
  </w:style>
  <w:style w:type="character" w:customStyle="1" w:styleId="29">
    <w:name w:val="正文文本 2 字符"/>
    <w:basedOn w:val="a4"/>
    <w:link w:val="28"/>
    <w:rsid w:val="00177A8F"/>
    <w:rPr>
      <w:rFonts w:ascii="Times" w:eastAsia="Batang" w:hAnsi="Times"/>
      <w:szCs w:val="24"/>
      <w:lang w:val="en-GB" w:eastAsia="en-US"/>
    </w:rPr>
  </w:style>
  <w:style w:type="paragraph" w:customStyle="1" w:styleId="Paragraph">
    <w:name w:val="Paragraph"/>
    <w:basedOn w:val="a3"/>
    <w:link w:val="ParagraphChar"/>
    <w:qFormat/>
    <w:rsid w:val="00177A8F"/>
    <w:pPr>
      <w:spacing w:before="220" w:after="0"/>
    </w:pPr>
    <w:rPr>
      <w:sz w:val="22"/>
      <w:lang w:eastAsia="en-US"/>
    </w:rPr>
  </w:style>
  <w:style w:type="character" w:customStyle="1" w:styleId="ParagraphChar">
    <w:name w:val="Paragraph Char"/>
    <w:link w:val="Paragraph"/>
    <w:locked/>
    <w:rsid w:val="00177A8F"/>
    <w:rPr>
      <w:rFonts w:ascii="Times New Roman" w:hAnsi="Times New Roman"/>
      <w:sz w:val="22"/>
      <w:lang w:val="en-GB" w:eastAsia="en-US"/>
    </w:rPr>
  </w:style>
  <w:style w:type="character" w:customStyle="1" w:styleId="ColorfulList-Accent1Char">
    <w:name w:val="Colorful List - Accent 1 Char"/>
    <w:uiPriority w:val="34"/>
    <w:locked/>
    <w:rsid w:val="00177A8F"/>
    <w:rPr>
      <w:rFonts w:eastAsia="MS Gothic"/>
      <w:sz w:val="24"/>
      <w:szCs w:val="24"/>
      <w:lang w:eastAsia="en-US"/>
    </w:rPr>
  </w:style>
  <w:style w:type="paragraph" w:customStyle="1" w:styleId="maintext">
    <w:name w:val="main text"/>
    <w:basedOn w:val="a3"/>
    <w:link w:val="maintextChar"/>
    <w:qFormat/>
    <w:rsid w:val="00177A8F"/>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77A8F"/>
    <w:rPr>
      <w:rFonts w:ascii="Times New Roman" w:eastAsia="Malgun Gothic" w:hAnsi="Times New Roman"/>
      <w:lang w:val="en-GB" w:eastAsia="ko-KR"/>
    </w:rPr>
  </w:style>
  <w:style w:type="table" w:styleId="4-5">
    <w:name w:val="Grid Table 4 Accent 5"/>
    <w:basedOn w:val="a5"/>
    <w:uiPriority w:val="49"/>
    <w:rsid w:val="00177A8F"/>
    <w:pPr>
      <w:spacing w:before="0" w:after="0"/>
      <w:ind w:left="0" w:firstLine="0"/>
    </w:pPr>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77A8F"/>
    <w:rPr>
      <w:color w:val="000000"/>
    </w:rPr>
  </w:style>
  <w:style w:type="numbering" w:customStyle="1" w:styleId="StyleBulletedSymbolsymbolLeft025Hanging025">
    <w:name w:val="Style Bulleted Symbol (symbol) Left:  0.25&quot; Hanging:  0.25&quot;"/>
    <w:basedOn w:val="a6"/>
    <w:rsid w:val="00177A8F"/>
    <w:pPr>
      <w:numPr>
        <w:numId w:val="11"/>
      </w:numPr>
    </w:pPr>
  </w:style>
  <w:style w:type="numbering" w:customStyle="1" w:styleId="StyleBulletedSymbolsymbolLeft025Hanging0251">
    <w:name w:val="Style Bulleted Symbol (symbol) Left:  0.25&quot; Hanging:  0.25&quot;1"/>
    <w:basedOn w:val="a6"/>
    <w:rsid w:val="00177A8F"/>
    <w:pPr>
      <w:numPr>
        <w:numId w:val="12"/>
      </w:numPr>
    </w:pPr>
  </w:style>
  <w:style w:type="paragraph" w:customStyle="1" w:styleId="0Maintext">
    <w:name w:val="0 Main text"/>
    <w:basedOn w:val="a3"/>
    <w:link w:val="0MaintextChar"/>
    <w:qFormat/>
    <w:rsid w:val="00177A8F"/>
    <w:pPr>
      <w:spacing w:before="0" w:after="100" w:afterAutospacing="1" w:line="288" w:lineRule="auto"/>
      <w:ind w:firstLine="360"/>
      <w:jc w:val="both"/>
    </w:pPr>
    <w:rPr>
      <w:rFonts w:ascii="Malgun Gothic" w:eastAsia="Malgun Gothic" w:hAnsi="Malgun Gothic"/>
      <w:lang w:val="en-US" w:eastAsia="zh-CN"/>
    </w:rPr>
  </w:style>
  <w:style w:type="character" w:customStyle="1" w:styleId="msoins0">
    <w:name w:val="msoins"/>
    <w:basedOn w:val="a4"/>
    <w:rsid w:val="00177A8F"/>
  </w:style>
  <w:style w:type="character" w:customStyle="1" w:styleId="msodel0">
    <w:name w:val="msodel"/>
    <w:basedOn w:val="a4"/>
    <w:rsid w:val="00177A8F"/>
  </w:style>
  <w:style w:type="character" w:customStyle="1" w:styleId="afff8">
    <w:name w:val="列  出  段  落   字  符"/>
    <w:aliases w:val="リ  ス  ト  段  落   字  符,列  表  段  落  11 字  符"/>
    <w:link w:val="afff9"/>
    <w:uiPriority w:val="34"/>
    <w:locked/>
    <w:rsid w:val="00177A8F"/>
    <w:rPr>
      <w:rFonts w:ascii="Calibri" w:hAnsi="Calibri" w:cs="Calibri"/>
    </w:rPr>
  </w:style>
  <w:style w:type="paragraph" w:customStyle="1" w:styleId="afff9">
    <w:name w:val="列  出  段  落"/>
    <w:aliases w:val="リ  ス  ト  段  落,列  表  段  落  11"/>
    <w:basedOn w:val="a3"/>
    <w:link w:val="afff8"/>
    <w:uiPriority w:val="34"/>
    <w:rsid w:val="00177A8F"/>
    <w:pPr>
      <w:spacing w:before="0" w:after="0"/>
      <w:ind w:firstLine="420"/>
    </w:pPr>
    <w:rPr>
      <w:rFonts w:ascii="Calibri" w:hAnsi="Calibri" w:cs="Calibri"/>
      <w:lang w:val="en-US" w:eastAsia="zh-CN"/>
    </w:rPr>
  </w:style>
  <w:style w:type="paragraph" w:customStyle="1" w:styleId="18">
    <w:name w:val="?  ?   ?  ? 1"/>
    <w:aliases w:val="- Bullets1,Lista11,?? ??1,?????1,????1,列  出  段  落  11,中  等  深  浅 网 格   1 - 着  色   211,?  ?  ?  ?  ì¬ o   1   È ?  Î Â ä1,Á D  3  ö ?  Î Â ä1,列  表  段  落  12,—ñ  o’i—Ž1,ê 1   È ?  Î Â ä1,1st level - Bullet List Paragraph1,Lettre d'introduct"/>
    <w:basedOn w:val="a3"/>
    <w:uiPriority w:val="34"/>
    <w:rsid w:val="00177A8F"/>
    <w:pPr>
      <w:wordWrap w:val="0"/>
      <w:autoSpaceDE w:val="0"/>
      <w:autoSpaceDN w:val="0"/>
      <w:spacing w:after="360" w:line="264" w:lineRule="auto"/>
      <w:ind w:leftChars="400" w:left="800" w:firstLine="425"/>
      <w:jc w:val="both"/>
    </w:pPr>
    <w:rPr>
      <w:rFonts w:ascii="? ?  ? ?" w:eastAsia="Calibri" w:hAnsi="? ?  ? ?" w:cs="Calibri"/>
      <w:lang w:val="en-US"/>
    </w:rPr>
  </w:style>
  <w:style w:type="paragraph" w:customStyle="1" w:styleId="msonormal0">
    <w:name w:val="msonormal"/>
    <w:basedOn w:val="a3"/>
    <w:uiPriority w:val="99"/>
    <w:rsid w:val="00177A8F"/>
    <w:pPr>
      <w:spacing w:before="100" w:beforeAutospacing="1" w:after="100" w:afterAutospacing="1"/>
    </w:pPr>
    <w:rPr>
      <w:rFonts w:eastAsia="Times New Roman"/>
      <w:sz w:val="24"/>
      <w:szCs w:val="24"/>
      <w:lang w:val="en-US" w:eastAsia="en-US"/>
    </w:rPr>
  </w:style>
  <w:style w:type="character" w:customStyle="1" w:styleId="afffa">
    <w:name w:val="?  ?  ?  ?   ?  ?"/>
    <w:aliases w:val="?  ?  ?  ?  ?   ?  ?,?  ?  ?  ?  11 ?  ?"/>
    <w:link w:val="afffb"/>
    <w:uiPriority w:val="34"/>
    <w:locked/>
    <w:rsid w:val="00177A8F"/>
    <w:rPr>
      <w:rFonts w:ascii="Calibri" w:hAnsi="Calibri" w:cs="Calibri"/>
    </w:rPr>
  </w:style>
  <w:style w:type="paragraph" w:customStyle="1" w:styleId="afffb">
    <w:name w:val="?  ?  ?  ?"/>
    <w:aliases w:val="?  ?  ?  ?  ?,?  ?  ?  ?  11"/>
    <w:basedOn w:val="a3"/>
    <w:link w:val="afffa"/>
    <w:uiPriority w:val="34"/>
    <w:rsid w:val="00177A8F"/>
    <w:pPr>
      <w:wordWrap w:val="0"/>
      <w:autoSpaceDE w:val="0"/>
      <w:autoSpaceDN w:val="0"/>
      <w:spacing w:after="360" w:line="264" w:lineRule="auto"/>
      <w:ind w:leftChars="400" w:left="800" w:firstLine="425"/>
      <w:jc w:val="both"/>
    </w:pPr>
    <w:rPr>
      <w:rFonts w:ascii="Calibri" w:hAnsi="Calibri" w:cs="Calibri"/>
      <w:lang w:val="en-US" w:eastAsia="zh-CN"/>
    </w:rPr>
  </w:style>
  <w:style w:type="paragraph" w:customStyle="1" w:styleId="Agreement0">
    <w:name w:val="Agreement"/>
    <w:basedOn w:val="a3"/>
    <w:next w:val="Doc-text2"/>
    <w:qFormat/>
    <w:rsid w:val="00E46215"/>
    <w:pPr>
      <w:numPr>
        <w:numId w:val="14"/>
      </w:numPr>
      <w:spacing w:before="60" w:after="0"/>
    </w:pPr>
    <w:rPr>
      <w:rFonts w:ascii="Arial" w:eastAsia="MS Mincho" w:hAnsi="Arial"/>
      <w:b/>
      <w:szCs w:val="24"/>
      <w:lang w:eastAsia="en-GB"/>
    </w:rPr>
  </w:style>
  <w:style w:type="paragraph" w:customStyle="1" w:styleId="DocHead">
    <w:name w:val="DocHead"/>
    <w:basedOn w:val="a3"/>
    <w:next w:val="a3"/>
    <w:rsid w:val="00CB2233"/>
    <w:pPr>
      <w:spacing w:before="0" w:after="0"/>
      <w:ind w:left="1418" w:hanging="1418"/>
    </w:pPr>
    <w:rPr>
      <w:rFonts w:eastAsia="Times New Roman"/>
      <w:b/>
      <w:bCs/>
      <w:sz w:val="24"/>
      <w:lang w:val="en-AU" w:eastAsia="en-US"/>
    </w:rPr>
  </w:style>
  <w:style w:type="paragraph" w:customStyle="1" w:styleId="Bulleted">
    <w:name w:val="Bulleted"/>
    <w:aliases w:val="Symbol (symbol),Left:  0,25&quot;,Hanging:  0"/>
    <w:basedOn w:val="a3"/>
    <w:rsid w:val="00CB2233"/>
    <w:pPr>
      <w:numPr>
        <w:ilvl w:val="2"/>
        <w:numId w:val="16"/>
      </w:numPr>
      <w:spacing w:before="0"/>
    </w:pPr>
    <w:rPr>
      <w:rFonts w:ascii="Arial" w:eastAsia="Batang" w:hAnsi="Arial"/>
      <w:szCs w:val="24"/>
      <w:lang w:eastAsia="en-US"/>
    </w:rPr>
  </w:style>
  <w:style w:type="paragraph" w:customStyle="1" w:styleId="CRCoverPage">
    <w:name w:val="CR Cover Page"/>
    <w:link w:val="CRCoverPageChar"/>
    <w:qFormat/>
    <w:rsid w:val="00CB2233"/>
    <w:pPr>
      <w:spacing w:before="0" w:after="120"/>
      <w:ind w:left="0" w:firstLine="0"/>
    </w:pPr>
    <w:rPr>
      <w:rFonts w:ascii="Arial" w:eastAsia="Malgun Gothic" w:hAnsi="Arial"/>
      <w:lang w:val="en-GB" w:eastAsia="en-US"/>
    </w:rPr>
  </w:style>
  <w:style w:type="character" w:customStyle="1" w:styleId="CRCoverPageChar">
    <w:name w:val="CR Cover Page Char"/>
    <w:link w:val="CRCoverPage"/>
    <w:rsid w:val="00CB2233"/>
    <w:rPr>
      <w:rFonts w:ascii="Arial" w:eastAsia="Malgun Gothic" w:hAnsi="Arial"/>
      <w:lang w:val="en-GB" w:eastAsia="en-US"/>
    </w:rPr>
  </w:style>
  <w:style w:type="character" w:customStyle="1" w:styleId="afffc">
    <w:name w:val="スタイル 標準 +"/>
    <w:rsid w:val="00CB2233"/>
    <w:rPr>
      <w:rFonts w:ascii="Times New Roman" w:eastAsia="MS Gothic" w:hAnsi="Times New Roman"/>
      <w:color w:val="auto"/>
      <w:kern w:val="0"/>
      <w:sz w:val="20"/>
      <w:u w:val="none"/>
    </w:rPr>
  </w:style>
  <w:style w:type="paragraph" w:customStyle="1" w:styleId="bullet">
    <w:name w:val="bullet"/>
    <w:basedOn w:val="a3"/>
    <w:link w:val="bullet1"/>
    <w:qFormat/>
    <w:rsid w:val="00CB2233"/>
    <w:pPr>
      <w:numPr>
        <w:numId w:val="17"/>
      </w:numPr>
      <w:snapToGrid w:val="0"/>
      <w:spacing w:before="0" w:after="100" w:afterAutospacing="1"/>
      <w:jc w:val="both"/>
    </w:pPr>
    <w:rPr>
      <w:rFonts w:eastAsia="MS Gothic"/>
      <w:sz w:val="24"/>
      <w:lang w:val="x-none" w:eastAsia="x-none"/>
    </w:rPr>
  </w:style>
  <w:style w:type="character" w:customStyle="1" w:styleId="bullet1">
    <w:name w:val="bullet (文字)"/>
    <w:link w:val="bullet"/>
    <w:rsid w:val="00CB2233"/>
    <w:rPr>
      <w:rFonts w:ascii="Times New Roman" w:eastAsia="MS Gothic" w:hAnsi="Times New Roman"/>
      <w:sz w:val="24"/>
      <w:lang w:val="x-none" w:eastAsia="x-none"/>
    </w:rPr>
  </w:style>
  <w:style w:type="paragraph" w:customStyle="1" w:styleId="Char">
    <w:name w:val="Char"/>
    <w:rsid w:val="00CB223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atementHeading">
    <w:name w:val="Statement Heading"/>
    <w:basedOn w:val="a3"/>
    <w:next w:val="StatementBody"/>
    <w:uiPriority w:val="99"/>
    <w:qFormat/>
    <w:rsid w:val="00CB2233"/>
    <w:pPr>
      <w:keepNext/>
      <w:spacing w:before="100" w:beforeAutospacing="1" w:after="0"/>
      <w:ind w:left="601" w:hanging="601"/>
    </w:pPr>
    <w:rPr>
      <w:rFonts w:eastAsia="Batang"/>
      <w:b/>
      <w:i/>
      <w:sz w:val="22"/>
      <w:szCs w:val="24"/>
      <w:lang w:val="en-US" w:eastAsia="ko-KR"/>
    </w:rPr>
  </w:style>
  <w:style w:type="paragraph" w:customStyle="1" w:styleId="2222">
    <w:name w:val="스타일 스타일 스타일 스타일 양쪽 첫 줄:  2 글자 + 첫 줄:  2 글자 + 첫 줄:  2 글자 + 첫 줄:  2..."/>
    <w:basedOn w:val="a3"/>
    <w:link w:val="2222Char"/>
    <w:rsid w:val="00CB2233"/>
    <w:pPr>
      <w:spacing w:before="0"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a3"/>
    <w:rsid w:val="00CB2233"/>
    <w:pPr>
      <w:widowControl w:val="0"/>
      <w:autoSpaceDE w:val="0"/>
      <w:autoSpaceDN w:val="0"/>
      <w:adjustRightInd w:val="0"/>
      <w:snapToGrid w:val="0"/>
      <w:spacing w:afterLines="50" w:after="50"/>
      <w:jc w:val="both"/>
    </w:pPr>
    <w:rPr>
      <w:kern w:val="2"/>
      <w:sz w:val="22"/>
      <w:szCs w:val="22"/>
      <w:lang w:eastAsia="ko-KR"/>
    </w:rPr>
  </w:style>
  <w:style w:type="paragraph" w:customStyle="1" w:styleId="section1">
    <w:name w:val="section1"/>
    <w:basedOn w:val="a3"/>
    <w:rsid w:val="00CB2233"/>
    <w:pPr>
      <w:spacing w:before="100" w:beforeAutospacing="1" w:after="100" w:afterAutospacing="1"/>
    </w:pPr>
    <w:rPr>
      <w:rFonts w:eastAsia="Batang"/>
      <w:sz w:val="24"/>
      <w:szCs w:val="24"/>
    </w:rPr>
  </w:style>
  <w:style w:type="paragraph" w:customStyle="1" w:styleId="enumlev1">
    <w:name w:val="enumlev1"/>
    <w:basedOn w:val="a3"/>
    <w:link w:val="enumlev1Char"/>
    <w:rsid w:val="00CB2233"/>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afffd">
    <w:name w:val="본문글"/>
    <w:basedOn w:val="a3"/>
    <w:qFormat/>
    <w:rsid w:val="00CB2233"/>
    <w:pPr>
      <w:widowControl w:val="0"/>
      <w:spacing w:before="0" w:line="240" w:lineRule="exact"/>
      <w:jc w:val="both"/>
    </w:pPr>
    <w:rPr>
      <w:rFonts w:ascii="Arial" w:eastAsia="Malgun Gothic" w:hAnsi="Arial" w:cs="Batang"/>
      <w:color w:val="000000"/>
      <w:lang w:val="en-US" w:eastAsia="ko-KR"/>
    </w:rPr>
  </w:style>
  <w:style w:type="paragraph" w:customStyle="1" w:styleId="00BodyText">
    <w:name w:val="00 BodyText"/>
    <w:basedOn w:val="a3"/>
    <w:rsid w:val="00CB2233"/>
    <w:pPr>
      <w:spacing w:before="0" w:after="220"/>
    </w:pPr>
    <w:rPr>
      <w:rFonts w:ascii="Arial" w:eastAsia="Times New Roman" w:hAnsi="Arial"/>
      <w:sz w:val="22"/>
      <w:lang w:val="en-US" w:eastAsia="en-US"/>
    </w:rPr>
  </w:style>
  <w:style w:type="character" w:customStyle="1" w:styleId="apple-style-span">
    <w:name w:val="apple-style-span"/>
    <w:basedOn w:val="a4"/>
    <w:rsid w:val="00CB2233"/>
  </w:style>
  <w:style w:type="paragraph" w:customStyle="1" w:styleId="3GPPHeading1">
    <w:name w:val="3GPP Heading 1"/>
    <w:basedOn w:val="11"/>
    <w:link w:val="3GPPHeading1Char"/>
    <w:qFormat/>
    <w:rsid w:val="00CB2233"/>
  </w:style>
  <w:style w:type="character" w:customStyle="1" w:styleId="3GPPHeading1Char">
    <w:name w:val="3GPP Heading 1 Char"/>
    <w:link w:val="3GPPHeading1"/>
    <w:rsid w:val="00CB2233"/>
    <w:rPr>
      <w:rFonts w:ascii="Cambria" w:hAnsi="Cambria"/>
      <w:b/>
      <w:bCs/>
      <w:kern w:val="32"/>
      <w:sz w:val="32"/>
      <w:szCs w:val="32"/>
      <w:lang w:val="en-GB" w:eastAsia="ja-JP"/>
    </w:rPr>
  </w:style>
  <w:style w:type="paragraph" w:customStyle="1" w:styleId="CharCharCharCharCharChar">
    <w:name w:val="Char Char Char Char Char Char"/>
    <w:semiHidden/>
    <w:rsid w:val="00CB2233"/>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msolistparagraph0">
    <w:name w:val="msolistparagraph"/>
    <w:basedOn w:val="a3"/>
    <w:rsid w:val="00CB2233"/>
    <w:pPr>
      <w:spacing w:before="0" w:after="0"/>
      <w:ind w:left="720"/>
      <w:jc w:val="both"/>
    </w:pPr>
    <w:rPr>
      <w:rFonts w:ascii="Calibri" w:eastAsia="Batang" w:hAnsi="Calibri"/>
      <w:sz w:val="21"/>
      <w:szCs w:val="21"/>
    </w:rPr>
  </w:style>
  <w:style w:type="character" w:customStyle="1" w:styleId="CRCoverPageZchn">
    <w:name w:val="CR Cover Page Zchn"/>
    <w:locked/>
    <w:rsid w:val="00CB2233"/>
    <w:rPr>
      <w:rFonts w:ascii="Arial" w:eastAsia="宋体" w:hAnsi="Arial"/>
      <w:lang w:val="en-GB" w:eastAsia="en-US" w:bidi="ar-SA"/>
    </w:rPr>
  </w:style>
  <w:style w:type="paragraph" w:customStyle="1" w:styleId="IEEEParagraph">
    <w:name w:val="IEEE Paragraph"/>
    <w:basedOn w:val="a3"/>
    <w:link w:val="IEEEParagraphChar"/>
    <w:rsid w:val="00CB2233"/>
    <w:pPr>
      <w:adjustRightInd w:val="0"/>
      <w:snapToGrid w:val="0"/>
      <w:spacing w:before="0" w:after="0"/>
      <w:ind w:firstLine="216"/>
      <w:jc w:val="both"/>
    </w:pPr>
    <w:rPr>
      <w:rFonts w:ascii="Arial" w:hAnsi="Arial" w:cs="Arial"/>
      <w:color w:val="0000FF"/>
      <w:kern w:val="2"/>
      <w:szCs w:val="24"/>
      <w:lang w:val="en-AU" w:eastAsia="zh-CN"/>
    </w:rPr>
  </w:style>
  <w:style w:type="character" w:customStyle="1" w:styleId="IEEEParagraphChar">
    <w:name w:val="IEEE Paragraph Char"/>
    <w:link w:val="IEEEParagraph"/>
    <w:rsid w:val="00CB2233"/>
    <w:rPr>
      <w:rFonts w:ascii="Arial" w:hAnsi="Arial" w:cs="Arial"/>
      <w:color w:val="0000FF"/>
      <w:kern w:val="2"/>
      <w:szCs w:val="24"/>
      <w:lang w:val="en-AU"/>
    </w:rPr>
  </w:style>
  <w:style w:type="numbering" w:customStyle="1" w:styleId="1">
    <w:name w:val="現在のリスト1"/>
    <w:rsid w:val="00CB2233"/>
    <w:pPr>
      <w:numPr>
        <w:numId w:val="20"/>
      </w:numPr>
    </w:pPr>
  </w:style>
  <w:style w:type="numbering" w:customStyle="1" w:styleId="2">
    <w:name w:val="現在のリスト2"/>
    <w:rsid w:val="00CB2233"/>
    <w:pPr>
      <w:numPr>
        <w:numId w:val="21"/>
      </w:numPr>
    </w:pPr>
  </w:style>
  <w:style w:type="numbering" w:styleId="a1">
    <w:name w:val="Outline List 3"/>
    <w:basedOn w:val="a6"/>
    <w:locked/>
    <w:rsid w:val="00CB2233"/>
    <w:pPr>
      <w:numPr>
        <w:numId w:val="22"/>
      </w:numPr>
    </w:pPr>
  </w:style>
  <w:style w:type="numbering" w:customStyle="1" w:styleId="30">
    <w:name w:val="現在のリスト3"/>
    <w:rsid w:val="00CB2233"/>
    <w:pPr>
      <w:numPr>
        <w:numId w:val="23"/>
      </w:numPr>
    </w:pPr>
  </w:style>
  <w:style w:type="numbering" w:customStyle="1" w:styleId="10">
    <w:name w:val="スタイル1"/>
    <w:rsid w:val="00CB2233"/>
    <w:pPr>
      <w:numPr>
        <w:numId w:val="24"/>
      </w:numPr>
    </w:pPr>
  </w:style>
  <w:style w:type="numbering" w:styleId="111111">
    <w:name w:val="Outline List 2"/>
    <w:basedOn w:val="a6"/>
    <w:locked/>
    <w:rsid w:val="00CB2233"/>
    <w:pPr>
      <w:numPr>
        <w:numId w:val="25"/>
      </w:numPr>
    </w:p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4"/>
    <w:uiPriority w:val="9"/>
    <w:rsid w:val="00CB2233"/>
    <w:rPr>
      <w:rFonts w:ascii="Arial" w:hAnsi="Arial" w:cs="Arial"/>
      <w:b/>
      <w:bCs/>
      <w:i/>
      <w:szCs w:val="26"/>
      <w:lang w:eastAsia="en-US"/>
    </w:rPr>
  </w:style>
  <w:style w:type="character" w:customStyle="1" w:styleId="NOChar">
    <w:name w:val="NO Char"/>
    <w:link w:val="NO"/>
    <w:locked/>
    <w:rsid w:val="00CB2233"/>
    <w:rPr>
      <w:rFonts w:ascii="Times New Roman" w:hAnsi="Times New Roman"/>
      <w:lang w:val="en-GB" w:eastAsia="ja-JP"/>
    </w:rPr>
  </w:style>
  <w:style w:type="paragraph" w:customStyle="1" w:styleId="CharChar1CharCharCharCharCharCharCharCharCharCharCharCharCharCharChar1">
    <w:name w:val="Char Char1 Char Char Char Char Char Char Char Char Char Char Char Char Char Char Char1"/>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NOZchn">
    <w:name w:val="NO Zchn"/>
    <w:rsid w:val="00CB2233"/>
    <w:rPr>
      <w:color w:val="000000"/>
      <w:lang w:eastAsia="ja-JP"/>
    </w:rPr>
  </w:style>
  <w:style w:type="paragraph" w:customStyle="1" w:styleId="07cm12pt12">
    <w:name w:val="스타일 첫 줄:  0.7 cm 앞: 12 pt 줄 간격: 배수 1.2 줄"/>
    <w:basedOn w:val="a3"/>
    <w:rsid w:val="00CB2233"/>
    <w:pPr>
      <w:spacing w:before="240" w:after="120" w:line="288" w:lineRule="auto"/>
      <w:ind w:firstLine="397"/>
      <w:jc w:val="both"/>
    </w:pPr>
    <w:rPr>
      <w:rFonts w:ascii="Times" w:eastAsia="Batang" w:hAnsi="Times" w:cs="Batang"/>
      <w:lang w:eastAsia="en-US"/>
    </w:rPr>
  </w:style>
  <w:style w:type="paragraph" w:customStyle="1" w:styleId="CharCharCharCharCharChar2">
    <w:name w:val="Char Char Char Char Char Char2"/>
    <w:semiHidden/>
    <w:rsid w:val="00CB2233"/>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PlainTextChar1">
    <w:name w:val="Plain Text Char1"/>
    <w:semiHidden/>
    <w:locked/>
    <w:rsid w:val="00CB2233"/>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a4"/>
    <w:uiPriority w:val="9"/>
    <w:rsid w:val="00CB2233"/>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4"/>
    <w:uiPriority w:val="9"/>
    <w:rsid w:val="00CB2233"/>
    <w:rPr>
      <w:rFonts w:ascii="Arial" w:eastAsia="MS Gothic" w:hAnsi="Arial"/>
      <w:kern w:val="28"/>
      <w:sz w:val="28"/>
      <w:lang w:eastAsia="ja-JP"/>
    </w:rPr>
  </w:style>
  <w:style w:type="paragraph" w:customStyle="1" w:styleId="Text">
    <w:name w:val="Text"/>
    <w:basedOn w:val="a3"/>
    <w:link w:val="TextChar"/>
    <w:qFormat/>
    <w:rsid w:val="00CB2233"/>
    <w:pPr>
      <w:spacing w:before="0" w:after="0"/>
    </w:pPr>
    <w:rPr>
      <w:rFonts w:ascii="Times" w:eastAsia="Batang" w:hAnsi="Times"/>
      <w:szCs w:val="24"/>
      <w:lang w:eastAsia="en-GB"/>
    </w:rPr>
  </w:style>
  <w:style w:type="character" w:customStyle="1" w:styleId="TextChar">
    <w:name w:val="Text Char"/>
    <w:link w:val="Text"/>
    <w:rsid w:val="00CB2233"/>
    <w:rPr>
      <w:rFonts w:ascii="Times" w:eastAsia="Batang" w:hAnsi="Times"/>
      <w:szCs w:val="24"/>
      <w:lang w:val="en-GB" w:eastAsia="en-GB"/>
    </w:rPr>
  </w:style>
  <w:style w:type="paragraph" w:customStyle="1" w:styleId="2a">
    <w:name w:val="我的正文首行2缩进"/>
    <w:basedOn w:val="a3"/>
    <w:rsid w:val="00CB2233"/>
    <w:pPr>
      <w:widowControl w:val="0"/>
      <w:snapToGrid w:val="0"/>
      <w:spacing w:before="0" w:after="0"/>
      <w:ind w:firstLine="420"/>
      <w:jc w:val="both"/>
    </w:pPr>
    <w:rPr>
      <w:rFonts w:cs="宋体"/>
      <w:sz w:val="21"/>
      <w:lang w:val="en-US" w:eastAsia="zh-CN"/>
    </w:rPr>
  </w:style>
  <w:style w:type="character" w:customStyle="1" w:styleId="im-content1">
    <w:name w:val="im-content1"/>
    <w:basedOn w:val="a4"/>
    <w:rsid w:val="00CB2233"/>
    <w:rPr>
      <w:color w:val="333333"/>
    </w:rPr>
  </w:style>
  <w:style w:type="paragraph" w:customStyle="1" w:styleId="Standard">
    <w:name w:val="Standard"/>
    <w:rsid w:val="00CB2233"/>
    <w:pPr>
      <w:widowControl w:val="0"/>
      <w:suppressAutoHyphens/>
      <w:spacing w:before="0" w:after="120"/>
      <w:ind w:left="0" w:firstLine="0"/>
      <w:textAlignment w:val="baseline"/>
    </w:pPr>
    <w:rPr>
      <w:rFonts w:ascii="Times New Roman" w:eastAsia="Times" w:hAnsi="Times New Roman" w:cs="Times"/>
      <w:kern w:val="1"/>
      <w:sz w:val="22"/>
    </w:rPr>
  </w:style>
  <w:style w:type="paragraph" w:customStyle="1" w:styleId="enumlev2">
    <w:name w:val="enumlev2"/>
    <w:basedOn w:val="enumlev1"/>
    <w:rsid w:val="00CB2233"/>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CB2233"/>
    <w:rPr>
      <w:rFonts w:ascii="Times New Roman" w:eastAsia="Times New Roman" w:hAnsi="Times New Roman"/>
      <w:sz w:val="24"/>
      <w:lang w:val="en-GB" w:eastAsia="en-US"/>
    </w:rPr>
  </w:style>
  <w:style w:type="paragraph" w:customStyle="1" w:styleId="afffe">
    <w:name w:val="样式 (中文) 宋体 两端对齐"/>
    <w:basedOn w:val="a3"/>
    <w:rsid w:val="00CB2233"/>
    <w:pPr>
      <w:overflowPunct w:val="0"/>
      <w:autoSpaceDE w:val="0"/>
      <w:autoSpaceDN w:val="0"/>
      <w:adjustRightInd w:val="0"/>
      <w:spacing w:before="0"/>
      <w:jc w:val="both"/>
      <w:textAlignment w:val="baseline"/>
    </w:pPr>
    <w:rPr>
      <w:rFonts w:cs="宋体"/>
      <w:lang w:eastAsia="en-GB"/>
    </w:rPr>
  </w:style>
  <w:style w:type="paragraph" w:customStyle="1" w:styleId="Normal1">
    <w:name w:val="Normal1"/>
    <w:qFormat/>
    <w:rsid w:val="00CB2233"/>
    <w:pPr>
      <w:spacing w:before="0" w:after="200" w:line="276" w:lineRule="auto"/>
      <w:ind w:left="0" w:firstLine="0"/>
    </w:pPr>
    <w:rPr>
      <w:rFonts w:ascii="Times New Roman" w:eastAsia="Times New Roman" w:hAnsi="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3GPPHeader">
    <w:name w:val="3GPP_Header"/>
    <w:basedOn w:val="a3"/>
    <w:uiPriority w:val="99"/>
    <w:qFormat/>
    <w:rsid w:val="00CB2233"/>
    <w:pPr>
      <w:tabs>
        <w:tab w:val="left" w:pos="1701"/>
        <w:tab w:val="right" w:pos="9639"/>
      </w:tabs>
      <w:overflowPunct w:val="0"/>
      <w:autoSpaceDE w:val="0"/>
      <w:autoSpaceDN w:val="0"/>
      <w:adjustRightInd w:val="0"/>
      <w:spacing w:before="0" w:after="240"/>
      <w:jc w:val="both"/>
      <w:textAlignment w:val="baseline"/>
    </w:pPr>
    <w:rPr>
      <w:rFonts w:ascii="Arial" w:eastAsia="Times New Roman" w:hAnsi="Arial"/>
      <w:b/>
      <w:sz w:val="24"/>
      <w:lang w:eastAsia="zh-CN"/>
    </w:rPr>
  </w:style>
  <w:style w:type="paragraph" w:customStyle="1" w:styleId="CharChar1CharCharCharCharCharCharCharCharCharCharCharCharCharCharChar32">
    <w:name w:val="Char Char1 Char Char Char Char Char Char Char Char Char Char Char Char Char Char Char32"/>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9">
    <w:name w:val="(文字) (文字)529"/>
    <w:semiHidden/>
    <w:rsid w:val="00CB2233"/>
    <w:rPr>
      <w:rFonts w:ascii="Times New Roman" w:hAnsi="Times New Roman"/>
      <w:lang w:eastAsia="en-US"/>
    </w:rPr>
  </w:style>
  <w:style w:type="paragraph" w:customStyle="1" w:styleId="Normalwithindent">
    <w:name w:val="Normal with indent"/>
    <w:basedOn w:val="a3"/>
    <w:link w:val="NormalwithindentChar"/>
    <w:qFormat/>
    <w:rsid w:val="00CB2233"/>
    <w:pPr>
      <w:spacing w:after="120" w:line="336" w:lineRule="auto"/>
      <w:ind w:firstLine="397"/>
      <w:jc w:val="both"/>
    </w:pPr>
    <w:rPr>
      <w:rFonts w:eastAsia="Malgun Gothic"/>
      <w:lang w:eastAsia="x-none"/>
    </w:rPr>
  </w:style>
  <w:style w:type="character" w:customStyle="1" w:styleId="NormalwithindentChar">
    <w:name w:val="Normal with indent Char"/>
    <w:link w:val="Normalwithindent"/>
    <w:rsid w:val="00CB2233"/>
    <w:rPr>
      <w:rFonts w:ascii="Times New Roman" w:eastAsia="Malgun Gothic" w:hAnsi="Times New Roman"/>
      <w:lang w:val="en-GB" w:eastAsia="x-none"/>
    </w:rPr>
  </w:style>
  <w:style w:type="character" w:customStyle="1" w:styleId="2222Char">
    <w:name w:val="스타일 스타일 스타일 스타일 양쪽 첫 줄:  2 글자 + 첫 줄:  2 글자 + 첫 줄:  2 글자 + 첫 줄:  2... Char"/>
    <w:link w:val="2222"/>
    <w:rsid w:val="00CB2233"/>
    <w:rPr>
      <w:rFonts w:ascii="Times New Roman" w:eastAsia="Malgun Gothic" w:hAnsi="Times New Roman" w:cs="Batang"/>
      <w:lang w:val="en-GB" w:eastAsia="en-US"/>
    </w:rPr>
  </w:style>
  <w:style w:type="paragraph" w:customStyle="1" w:styleId="affff">
    <w:name w:val="스타일 양쪽"/>
    <w:basedOn w:val="a3"/>
    <w:rsid w:val="00CB2233"/>
    <w:pPr>
      <w:spacing w:before="0"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ffff0">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4"/>
    <w:locked/>
    <w:rsid w:val="00CB2233"/>
    <w:rPr>
      <w:rFonts w:ascii="?? ??" w:hAnsi="?? ??"/>
      <w:lang w:eastAsia="en-US"/>
    </w:rPr>
  </w:style>
  <w:style w:type="paragraph" w:customStyle="1" w:styleId="Doc-text2JK">
    <w:name w:val="Doc-text2_JK"/>
    <w:basedOn w:val="a3"/>
    <w:link w:val="Doc-text2JKChar"/>
    <w:rsid w:val="00CB2233"/>
    <w:pPr>
      <w:tabs>
        <w:tab w:val="left" w:pos="1622"/>
      </w:tabs>
      <w:spacing w:before="0" w:after="0"/>
      <w:ind w:left="1622" w:hanging="363"/>
    </w:pPr>
    <w:rPr>
      <w:rFonts w:eastAsia="MS Mincho"/>
      <w:szCs w:val="24"/>
      <w:lang w:eastAsia="en-GB"/>
    </w:rPr>
  </w:style>
  <w:style w:type="character" w:customStyle="1" w:styleId="Doc-text2JKChar">
    <w:name w:val="Doc-text2_JK Char"/>
    <w:basedOn w:val="a4"/>
    <w:link w:val="Doc-text2JK"/>
    <w:rsid w:val="00CB2233"/>
    <w:rPr>
      <w:rFonts w:ascii="Times New Roman" w:eastAsia="MS Mincho" w:hAnsi="Times New Roman"/>
      <w:szCs w:val="24"/>
      <w:lang w:val="en-GB" w:eastAsia="en-GB"/>
    </w:rPr>
  </w:style>
  <w:style w:type="paragraph" w:customStyle="1" w:styleId="Reference">
    <w:name w:val="Reference"/>
    <w:basedOn w:val="af4"/>
    <w:link w:val="ReferenceChar"/>
    <w:qFormat/>
    <w:rsid w:val="00CB2233"/>
    <w:pPr>
      <w:numPr>
        <w:numId w:val="26"/>
      </w:numPr>
      <w:spacing w:before="0" w:after="120"/>
      <w:ind w:left="567" w:hanging="567"/>
      <w:jc w:val="both"/>
    </w:pPr>
    <w:rPr>
      <w:rFonts w:ascii="Times New Roman" w:eastAsia="MS Mincho" w:hAnsi="Times New Roman"/>
      <w:sz w:val="22"/>
      <w:szCs w:val="24"/>
      <w:lang w:val="en-US"/>
    </w:rPr>
  </w:style>
  <w:style w:type="character" w:customStyle="1" w:styleId="ReferenceChar">
    <w:name w:val="Reference Char"/>
    <w:link w:val="Reference"/>
    <w:rsid w:val="00CB2233"/>
    <w:rPr>
      <w:rFonts w:ascii="Times New Roman" w:eastAsia="MS Mincho" w:hAnsi="Times New Roman"/>
      <w:sz w:val="22"/>
      <w:szCs w:val="24"/>
      <w:lang w:eastAsia="en-US"/>
    </w:rPr>
  </w:style>
  <w:style w:type="paragraph" w:customStyle="1" w:styleId="CharChar1CharCharCharCharCharCharCharCharCharCharCharCharCharCharChar2">
    <w:name w:val="Char Char1 Char Char Char Char Char Char Char Char Char Char Char Char Char Char Char2"/>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LGTdocChar">
    <w:name w:val="LGTdoc_본문 Char"/>
    <w:link w:val="LGTdoc"/>
    <w:qFormat/>
    <w:rsid w:val="00CB2233"/>
    <w:rPr>
      <w:rFonts w:ascii="Times New Roman" w:eastAsia="Batang" w:hAnsi="Times New Roman"/>
      <w:kern w:val="2"/>
      <w:sz w:val="22"/>
      <w:szCs w:val="24"/>
      <w:lang w:val="en-GB" w:eastAsia="ko-KR"/>
    </w:rPr>
  </w:style>
  <w:style w:type="paragraph" w:customStyle="1" w:styleId="Equ">
    <w:name w:val="Equ"/>
    <w:basedOn w:val="af4"/>
    <w:rsid w:val="00CB2233"/>
    <w:pPr>
      <w:tabs>
        <w:tab w:val="center" w:pos="4395"/>
        <w:tab w:val="right" w:pos="9072"/>
      </w:tabs>
      <w:spacing w:before="0" w:after="120"/>
      <w:jc w:val="both"/>
    </w:pPr>
    <w:rPr>
      <w:rFonts w:ascii="Times" w:eastAsia="Times New Roman" w:hAnsi="Times"/>
      <w:lang w:val="en-US"/>
    </w:rPr>
  </w:style>
  <w:style w:type="paragraph" w:customStyle="1" w:styleId="Observation">
    <w:name w:val="Observation"/>
    <w:basedOn w:val="a3"/>
    <w:link w:val="ObservationChar"/>
    <w:qFormat/>
    <w:rsid w:val="00CB2233"/>
    <w:pPr>
      <w:numPr>
        <w:numId w:val="27"/>
      </w:numPr>
      <w:tabs>
        <w:tab w:val="left" w:pos="1701"/>
      </w:tabs>
      <w:overflowPunct w:val="0"/>
      <w:autoSpaceDE w:val="0"/>
      <w:autoSpaceDN w:val="0"/>
      <w:adjustRightInd w:val="0"/>
      <w:spacing w:before="0" w:after="120"/>
      <w:ind w:left="1701" w:hanging="1701"/>
      <w:jc w:val="both"/>
      <w:textAlignment w:val="baseline"/>
    </w:pPr>
    <w:rPr>
      <w:rFonts w:ascii="Arial" w:eastAsia="Times New Roman" w:hAnsi="Arial"/>
      <w:b/>
      <w:bCs/>
      <w:lang w:eastAsia="zh-CN"/>
    </w:rPr>
  </w:style>
  <w:style w:type="paragraph" w:customStyle="1" w:styleId="CharChar1CharCharCharCharCharCharCharCharCharCharCharCharCharCharChar31">
    <w:name w:val="Char Char1 Char Char Char Char Char Char Char Char Char Char Char Char Char Char Char31"/>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8">
    <w:name w:val="(文字) (文字)528"/>
    <w:semiHidden/>
    <w:rsid w:val="00CB2233"/>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7">
    <w:name w:val="(文字) (文字)527"/>
    <w:semiHidden/>
    <w:rsid w:val="00CB2233"/>
    <w:rPr>
      <w:rFonts w:ascii="Times New Roman" w:hAnsi="Times New Roman"/>
      <w:lang w:eastAsia="en-US"/>
    </w:rPr>
  </w:style>
  <w:style w:type="paragraph" w:customStyle="1" w:styleId="Headingb">
    <w:name w:val="Heading_b"/>
    <w:basedOn w:val="a3"/>
    <w:next w:val="a3"/>
    <w:qFormat/>
    <w:rsid w:val="00CB2233"/>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4"/>
    <w:semiHidden/>
    <w:rsid w:val="00CB2233"/>
    <w:rPr>
      <w:rFonts w:ascii="Times" w:hAnsi="Times"/>
      <w:szCs w:val="24"/>
      <w:lang w:eastAsia="en-US"/>
    </w:rPr>
  </w:style>
  <w:style w:type="character" w:customStyle="1" w:styleId="BodyTextChar1">
    <w:name w:val="Body Text Char1"/>
    <w:aliases w:val="bt Char1"/>
    <w:basedOn w:val="a4"/>
    <w:rsid w:val="00CB2233"/>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6">
    <w:name w:val="(文字) (文字)526"/>
    <w:semiHidden/>
    <w:rsid w:val="00CB2233"/>
    <w:rPr>
      <w:rFonts w:ascii="Times New Roman" w:hAnsi="Times New Roman"/>
      <w:lang w:eastAsia="en-US"/>
    </w:rPr>
  </w:style>
  <w:style w:type="paragraph" w:customStyle="1" w:styleId="xl63">
    <w:name w:val="xl63"/>
    <w:basedOn w:val="a3"/>
    <w:rsid w:val="00CB2233"/>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3"/>
    <w:rsid w:val="00CB22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5">
    <w:name w:val="(文字) (文字)525"/>
    <w:semiHidden/>
    <w:rsid w:val="00CB2233"/>
    <w:rPr>
      <w:rFonts w:ascii="Times New Roman" w:hAnsi="Times New Roman"/>
      <w:lang w:eastAsia="en-US"/>
    </w:rPr>
  </w:style>
  <w:style w:type="paragraph" w:customStyle="1" w:styleId="paratdoc">
    <w:name w:val="para tdoc"/>
    <w:basedOn w:val="a3"/>
    <w:link w:val="paratdocChar"/>
    <w:qFormat/>
    <w:rsid w:val="00CB2233"/>
    <w:pPr>
      <w:spacing w:before="0" w:after="120"/>
      <w:jc w:val="both"/>
    </w:pPr>
    <w:rPr>
      <w:bCs/>
      <w:sz w:val="22"/>
      <w:szCs w:val="22"/>
      <w:lang w:val="en-AU" w:eastAsia="en-AU"/>
    </w:rPr>
  </w:style>
  <w:style w:type="character" w:customStyle="1" w:styleId="paratdocChar">
    <w:name w:val="para tdoc Char"/>
    <w:basedOn w:val="a4"/>
    <w:link w:val="paratdoc"/>
    <w:rsid w:val="00CB2233"/>
    <w:rPr>
      <w:rFonts w:ascii="Times New Roman" w:hAnsi="Times New Roman"/>
      <w:bCs/>
      <w:sz w:val="22"/>
      <w:szCs w:val="22"/>
      <w:lang w:val="en-AU" w:eastAsia="en-AU"/>
    </w:rPr>
  </w:style>
  <w:style w:type="paragraph" w:customStyle="1" w:styleId="berschrift1H1">
    <w:name w:val="Überschrift 1.H1"/>
    <w:basedOn w:val="a3"/>
    <w:next w:val="a3"/>
    <w:rsid w:val="00CB2233"/>
    <w:pPr>
      <w:keepNext/>
      <w:keepLines/>
      <w:numPr>
        <w:numId w:val="2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CharChar1CharCharCharCharCharCharCharCharCharCharCharCharCharCharChar27">
    <w:name w:val="Char Char1 Char Char Char Char Char Char Char Char Char Char Char Char Char Char Char27"/>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4">
    <w:name w:val="(文字) (文字)524"/>
    <w:semiHidden/>
    <w:rsid w:val="00CB2233"/>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3">
    <w:name w:val="(文字) (文字)523"/>
    <w:semiHidden/>
    <w:rsid w:val="00CB2233"/>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2">
    <w:name w:val="(文字) (文字)522"/>
    <w:semiHidden/>
    <w:rsid w:val="00CB2233"/>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1">
    <w:name w:val="(文字) (文字)521"/>
    <w:semiHidden/>
    <w:rsid w:val="00CB2233"/>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0">
    <w:name w:val="(文字) (文字)520"/>
    <w:semiHidden/>
    <w:rsid w:val="00CB2233"/>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9">
    <w:name w:val="(文字) (文字)519"/>
    <w:semiHidden/>
    <w:rsid w:val="00CB2233"/>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8">
    <w:name w:val="(文字) (文字)518"/>
    <w:semiHidden/>
    <w:rsid w:val="00CB2233"/>
    <w:rPr>
      <w:rFonts w:ascii="Times New Roman" w:hAnsi="Times New Roman"/>
      <w:lang w:eastAsia="en-US"/>
    </w:rPr>
  </w:style>
  <w:style w:type="character" w:customStyle="1" w:styleId="gmail-apple-tab-span">
    <w:name w:val="gmail-apple-tab-span"/>
    <w:basedOn w:val="a4"/>
    <w:rsid w:val="00CB2233"/>
  </w:style>
  <w:style w:type="paragraph" w:customStyle="1" w:styleId="para">
    <w:name w:val="para"/>
    <w:basedOn w:val="a3"/>
    <w:next w:val="para-ind"/>
    <w:autoRedefine/>
    <w:rsid w:val="00CB2233"/>
    <w:pPr>
      <w:keepNext/>
      <w:spacing w:before="0" w:after="0"/>
    </w:pPr>
    <w:rPr>
      <w:rFonts w:eastAsia="Times New Roman"/>
      <w:sz w:val="24"/>
      <w:szCs w:val="24"/>
      <w:lang w:val="en-US" w:eastAsia="en-US"/>
    </w:rPr>
  </w:style>
  <w:style w:type="paragraph" w:customStyle="1" w:styleId="para-ind">
    <w:name w:val="para-ind"/>
    <w:basedOn w:val="a3"/>
    <w:autoRedefine/>
    <w:rsid w:val="00CB2233"/>
    <w:pPr>
      <w:spacing w:before="0" w:after="0"/>
      <w:ind w:firstLine="357"/>
    </w:pPr>
    <w:rPr>
      <w:rFonts w:eastAsia="Times New Roman"/>
      <w:sz w:val="24"/>
      <w:szCs w:val="24"/>
      <w:lang w:val="en-US" w:eastAsia="en-US"/>
    </w:rPr>
  </w:style>
  <w:style w:type="paragraph" w:customStyle="1" w:styleId="Style1">
    <w:name w:val="Style1"/>
    <w:basedOn w:val="31"/>
    <w:link w:val="Style1Char"/>
    <w:qFormat/>
    <w:rsid w:val="00CB2233"/>
    <w:pPr>
      <w:keepNext w:val="0"/>
      <w:keepLines w:val="0"/>
      <w:widowControl w:val="0"/>
      <w:numPr>
        <w:ilvl w:val="0"/>
      </w:numPr>
      <w:tabs>
        <w:tab w:val="num" w:pos="360"/>
        <w:tab w:val="num" w:pos="576"/>
      </w:tabs>
      <w:autoSpaceDE w:val="0"/>
      <w:autoSpaceDN w:val="0"/>
      <w:adjustRightInd w:val="0"/>
      <w:spacing w:before="0" w:after="120"/>
      <w:ind w:left="576" w:hanging="576"/>
      <w:jc w:val="both"/>
    </w:pPr>
    <w:rPr>
      <w:rFonts w:ascii="Times New Roman" w:hAnsi="Times New Roman"/>
      <w:bCs w:val="0"/>
      <w:sz w:val="24"/>
      <w:szCs w:val="22"/>
      <w:lang w:eastAsia="en-US"/>
    </w:rPr>
  </w:style>
  <w:style w:type="character" w:customStyle="1" w:styleId="Style1Char">
    <w:name w:val="Style1 Char"/>
    <w:basedOn w:val="a4"/>
    <w:link w:val="Style1"/>
    <w:qFormat/>
    <w:rsid w:val="00CB2233"/>
    <w:rPr>
      <w:rFonts w:ascii="Times New Roman" w:hAnsi="Times New Roman"/>
      <w:b/>
      <w:sz w:val="24"/>
      <w:szCs w:val="22"/>
      <w:lang w:val="en-GB" w:eastAsia="en-US"/>
    </w:rPr>
  </w:style>
  <w:style w:type="paragraph" w:customStyle="1" w:styleId="CharChar1CharCharCharCharCharCharCharCharCharCharCharCharCharCharChar20">
    <w:name w:val="Char Char1 Char Char Char Char Char Char Char Char Char Char Char Char Char Char Char20"/>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7">
    <w:name w:val="(文字) (文字)517"/>
    <w:semiHidden/>
    <w:rsid w:val="00CB2233"/>
    <w:rPr>
      <w:rFonts w:ascii="Times New Roman" w:hAnsi="Times New Roman"/>
      <w:lang w:eastAsia="en-US"/>
    </w:rPr>
  </w:style>
  <w:style w:type="character" w:customStyle="1" w:styleId="B3Char">
    <w:name w:val="B3 Char"/>
    <w:link w:val="B3"/>
    <w:qFormat/>
    <w:rsid w:val="00CB2233"/>
    <w:rPr>
      <w:rFonts w:ascii="Times New Roman" w:hAnsi="Times New Roman"/>
      <w:lang w:val="en-GB" w:eastAsia="ja-JP"/>
    </w:rPr>
  </w:style>
  <w:style w:type="paragraph" w:customStyle="1" w:styleId="CharChar1CharCharCharCharCharCharCharCharCharCharCharCharCharCharChar19">
    <w:name w:val="Char Char1 Char Char Char Char Char Char Char Char Char Char Char Char Char Char Char19"/>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6">
    <w:name w:val="(文字) (文字)516"/>
    <w:semiHidden/>
    <w:rsid w:val="00CB2233"/>
    <w:rPr>
      <w:rFonts w:ascii="Times New Roman" w:hAnsi="Times New Roman"/>
      <w:lang w:eastAsia="en-US"/>
    </w:rPr>
  </w:style>
  <w:style w:type="character" w:customStyle="1" w:styleId="131">
    <w:name w:val="表 (青) 13 (文字)1"/>
    <w:uiPriority w:val="34"/>
    <w:rsid w:val="00CB2233"/>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5">
    <w:name w:val="(文字) (文字)515"/>
    <w:semiHidden/>
    <w:rsid w:val="00CB2233"/>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31"/>
    <w:rsid w:val="00CB2233"/>
    <w:pPr>
      <w:keepLines w:val="0"/>
      <w:tabs>
        <w:tab w:val="num" w:pos="720"/>
      </w:tabs>
      <w:spacing w:before="240" w:after="60"/>
      <w:ind w:hanging="720"/>
    </w:pPr>
    <w:rPr>
      <w:rFonts w:ascii="Arial" w:eastAsia="MS Mincho" w:hAnsi="Arial"/>
      <w:bCs w:val="0"/>
      <w:sz w:val="20"/>
      <w:lang w:eastAsia="x-none"/>
    </w:rPr>
  </w:style>
  <w:style w:type="paragraph" w:customStyle="1" w:styleId="4h4H4H41h41H42h42H43h43H411h411H421h421H44h1">
    <w:name w:val="スタイル 見出し 4h4H4H41h41H42h42H43h43H411h411H421h421H44h...1"/>
    <w:basedOn w:val="4"/>
    <w:rsid w:val="00CB2233"/>
    <w:pPr>
      <w:keepLines w:val="0"/>
      <w:tabs>
        <w:tab w:val="num" w:pos="864"/>
      </w:tabs>
      <w:spacing w:before="240" w:after="60"/>
      <w:ind w:hanging="864"/>
    </w:pPr>
    <w:rPr>
      <w:rFonts w:ascii="Arial" w:eastAsia="Malgun Gothic" w:hAnsi="Arial"/>
      <w:bCs w:val="0"/>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4">
    <w:name w:val="(文字) (文字)514"/>
    <w:semiHidden/>
    <w:rsid w:val="00CB2233"/>
    <w:rPr>
      <w:rFonts w:ascii="Times New Roman" w:hAnsi="Times New Roman"/>
      <w:lang w:eastAsia="en-US"/>
    </w:rPr>
  </w:style>
  <w:style w:type="character" w:customStyle="1" w:styleId="Mention1">
    <w:name w:val="Mention1"/>
    <w:uiPriority w:val="99"/>
    <w:semiHidden/>
    <w:unhideWhenUsed/>
    <w:rsid w:val="00CB2233"/>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3">
    <w:name w:val="(文字) (文字)513"/>
    <w:semiHidden/>
    <w:rsid w:val="00CB2233"/>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2">
    <w:name w:val="(文字) (文字)512"/>
    <w:semiHidden/>
    <w:rsid w:val="00CB2233"/>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
    <w:name w:val="(文字) (文字)511"/>
    <w:semiHidden/>
    <w:rsid w:val="00CB2233"/>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
    <w:name w:val="(文字) (文字)510"/>
    <w:semiHidden/>
    <w:rsid w:val="00CB2233"/>
    <w:rPr>
      <w:rFonts w:ascii="Times New Roman" w:hAnsi="Times New Roman"/>
      <w:lang w:eastAsia="en-US"/>
    </w:rPr>
  </w:style>
  <w:style w:type="character" w:customStyle="1" w:styleId="UnresolvedMention1">
    <w:name w:val="Unresolved Mention1"/>
    <w:uiPriority w:val="99"/>
    <w:semiHidden/>
    <w:unhideWhenUsed/>
    <w:rsid w:val="00CB2233"/>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
    <w:name w:val="(文字) (文字)59"/>
    <w:semiHidden/>
    <w:rsid w:val="00CB2233"/>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
    <w:name w:val="(文字) (文字)58"/>
    <w:semiHidden/>
    <w:rsid w:val="00CB2233"/>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
    <w:name w:val="(文字) (文字)57"/>
    <w:semiHidden/>
    <w:rsid w:val="00CB2233"/>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
    <w:name w:val="(文字) (文字)56"/>
    <w:semiHidden/>
    <w:rsid w:val="00CB2233"/>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
    <w:name w:val="(文字) (文字)55"/>
    <w:semiHidden/>
    <w:rsid w:val="00CB2233"/>
    <w:rPr>
      <w:rFonts w:ascii="Times New Roman" w:hAnsi="Times New Roman"/>
      <w:lang w:eastAsia="en-US"/>
    </w:rPr>
  </w:style>
  <w:style w:type="paragraph" w:customStyle="1" w:styleId="27">
    <w:name w:val="列出段落2"/>
    <w:basedOn w:val="a3"/>
    <w:link w:val="Char1"/>
    <w:uiPriority w:val="34"/>
    <w:qFormat/>
    <w:rsid w:val="00CB2233"/>
    <w:pPr>
      <w:spacing w:before="0" w:after="0"/>
      <w:ind w:leftChars="400" w:left="840"/>
    </w:pPr>
    <w:rPr>
      <w:rFonts w:ascii="Times" w:hAnsi="Times"/>
      <w:szCs w:val="24"/>
      <w:lang w:eastAsia="zh-CN"/>
    </w:rPr>
  </w:style>
  <w:style w:type="paragraph" w:customStyle="1" w:styleId="Normal1CharChar">
    <w:name w:val="Normal1 Char Char"/>
    <w:basedOn w:val="a3"/>
    <w:rsid w:val="00CB2233"/>
    <w:pPr>
      <w:numPr>
        <w:numId w:val="29"/>
      </w:numPr>
      <w:overflowPunct w:val="0"/>
      <w:autoSpaceDE w:val="0"/>
      <w:autoSpaceDN w:val="0"/>
      <w:adjustRightInd w:val="0"/>
      <w:spacing w:before="0"/>
      <w:textAlignment w:val="baseline"/>
    </w:pPr>
    <w:rPr>
      <w:rFonts w:eastAsia="Times New Roman"/>
      <w:lang w:eastAsia="en-GB"/>
    </w:rPr>
  </w:style>
  <w:style w:type="character" w:customStyle="1" w:styleId="bulletChar">
    <w:name w:val="bullet Char"/>
    <w:rsid w:val="00CB2233"/>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
    <w:name w:val="(文字) (文字)54"/>
    <w:semiHidden/>
    <w:rsid w:val="00CB2233"/>
    <w:rPr>
      <w:rFonts w:ascii="Times New Roman" w:hAnsi="Times New Roman"/>
      <w:lang w:eastAsia="en-US"/>
    </w:rPr>
  </w:style>
  <w:style w:type="paragraph" w:customStyle="1" w:styleId="B-Body">
    <w:name w:val="B-Body"/>
    <w:link w:val="B-BodyChar"/>
    <w:qFormat/>
    <w:rsid w:val="00CB2233"/>
    <w:pPr>
      <w:tabs>
        <w:tab w:val="left" w:pos="2160"/>
      </w:tabs>
      <w:spacing w:after="40"/>
      <w:ind w:left="720" w:firstLine="0"/>
    </w:pPr>
    <w:rPr>
      <w:rFonts w:ascii="Times New Roman" w:eastAsia="Times New Roman" w:hAnsi="Times New Roman"/>
      <w:sz w:val="22"/>
      <w:lang w:eastAsia="en-US"/>
    </w:rPr>
  </w:style>
  <w:style w:type="character" w:customStyle="1" w:styleId="B-BodyChar">
    <w:name w:val="B-Body Char"/>
    <w:basedOn w:val="a4"/>
    <w:link w:val="B-Body"/>
    <w:rsid w:val="00CB2233"/>
    <w:rPr>
      <w:rFonts w:ascii="Times New Roman" w:eastAsia="Times New Roman" w:hAnsi="Times New Roman"/>
      <w:sz w:val="22"/>
      <w:lang w:eastAsia="en-US"/>
    </w:rPr>
  </w:style>
  <w:style w:type="paragraph" w:customStyle="1" w:styleId="ComeBack">
    <w:name w:val="ComeBack"/>
    <w:basedOn w:val="Doc-text2"/>
    <w:next w:val="Doc-text2"/>
    <w:link w:val="ComeBackCharChar"/>
    <w:rsid w:val="00CB2233"/>
    <w:pPr>
      <w:numPr>
        <w:numId w:val="30"/>
      </w:numPr>
      <w:tabs>
        <w:tab w:val="clear" w:pos="1622"/>
      </w:tabs>
      <w:spacing w:before="0"/>
    </w:pPr>
  </w:style>
  <w:style w:type="character" w:customStyle="1" w:styleId="ComeBackCharChar">
    <w:name w:val="ComeBack Char Char"/>
    <w:link w:val="ComeBack"/>
    <w:rsid w:val="00CB2233"/>
    <w:rPr>
      <w:rFonts w:ascii="Arial" w:eastAsia="MS Mincho" w:hAnsi="Arial"/>
      <w:szCs w:val="24"/>
      <w:lang w:val="en-GB" w:eastAsia="en-GB"/>
    </w:rPr>
  </w:style>
  <w:style w:type="paragraph" w:customStyle="1" w:styleId="RAN1text">
    <w:name w:val="RAN1 text"/>
    <w:basedOn w:val="af4"/>
    <w:link w:val="RAN1textChar"/>
    <w:qFormat/>
    <w:rsid w:val="00CB2233"/>
    <w:pPr>
      <w:spacing w:before="0" w:after="0"/>
      <w:jc w:val="both"/>
    </w:pPr>
    <w:rPr>
      <w:rFonts w:ascii="Times New Roman" w:eastAsia="MS Mincho" w:hAnsi="Times New Roman"/>
      <w:szCs w:val="24"/>
      <w:lang w:val="x-none" w:eastAsia="x-none"/>
    </w:rPr>
  </w:style>
  <w:style w:type="character" w:customStyle="1" w:styleId="RAN1textChar">
    <w:name w:val="RAN1 text Char"/>
    <w:link w:val="RAN1text"/>
    <w:rsid w:val="00CB2233"/>
    <w:rPr>
      <w:rFonts w:ascii="Times New Roman" w:eastAsia="MS Mincho" w:hAnsi="Times New Roman"/>
      <w:szCs w:val="24"/>
      <w:lang w:val="x-none" w:eastAsia="x-none"/>
    </w:rPr>
  </w:style>
  <w:style w:type="paragraph" w:customStyle="1" w:styleId="RAN1tdoc">
    <w:name w:val="RAN1 tdoc"/>
    <w:basedOn w:val="a3"/>
    <w:link w:val="RAN1tdocChar"/>
    <w:qFormat/>
    <w:rsid w:val="00CB2233"/>
    <w:pPr>
      <w:spacing w:before="0" w:after="0"/>
      <w:ind w:left="720" w:hanging="720"/>
    </w:pPr>
    <w:rPr>
      <w:rFonts w:ascii="Times" w:eastAsia="Batang" w:hAnsi="Times"/>
      <w:b/>
      <w:color w:val="0000FF"/>
      <w:szCs w:val="24"/>
      <w:u w:val="single" w:color="0000FF"/>
      <w:lang w:eastAsia="x-none"/>
    </w:rPr>
  </w:style>
  <w:style w:type="paragraph" w:customStyle="1" w:styleId="RAN1bullet1">
    <w:name w:val="RAN1 bullet1"/>
    <w:basedOn w:val="a3"/>
    <w:link w:val="RAN1bullet1Char"/>
    <w:uiPriority w:val="99"/>
    <w:qFormat/>
    <w:rsid w:val="00CB2233"/>
    <w:pPr>
      <w:numPr>
        <w:numId w:val="31"/>
      </w:numPr>
      <w:spacing w:before="0" w:after="0"/>
    </w:pPr>
    <w:rPr>
      <w:rFonts w:ascii="Times" w:eastAsia="Batang" w:hAnsi="Times"/>
      <w:szCs w:val="24"/>
      <w:lang w:eastAsia="x-none"/>
    </w:rPr>
  </w:style>
  <w:style w:type="character" w:customStyle="1" w:styleId="RAN1tdocChar">
    <w:name w:val="RAN1 tdoc Char"/>
    <w:link w:val="RAN1tdoc"/>
    <w:rsid w:val="00CB2233"/>
    <w:rPr>
      <w:rFonts w:ascii="Times" w:eastAsia="Batang" w:hAnsi="Times"/>
      <w:b/>
      <w:color w:val="0000FF"/>
      <w:szCs w:val="24"/>
      <w:u w:val="single" w:color="0000FF"/>
      <w:lang w:val="en-GB" w:eastAsia="x-none"/>
    </w:rPr>
  </w:style>
  <w:style w:type="paragraph" w:customStyle="1" w:styleId="RAN1bullet2">
    <w:name w:val="RAN1 bullet2"/>
    <w:basedOn w:val="a3"/>
    <w:link w:val="RAN1bullet2Char"/>
    <w:qFormat/>
    <w:rsid w:val="00CB2233"/>
    <w:pPr>
      <w:numPr>
        <w:ilvl w:val="1"/>
        <w:numId w:val="33"/>
      </w:numPr>
      <w:tabs>
        <w:tab w:val="left" w:pos="1440"/>
      </w:tabs>
      <w:spacing w:before="0" w:after="0"/>
    </w:pPr>
    <w:rPr>
      <w:rFonts w:ascii="Times" w:eastAsia="Batang" w:hAnsi="Times"/>
      <w:lang w:val="en-US" w:eastAsia="en-US"/>
    </w:rPr>
  </w:style>
  <w:style w:type="character" w:customStyle="1" w:styleId="RAN1bullet1Char">
    <w:name w:val="RAN1 bullet1 Char"/>
    <w:link w:val="RAN1bullet1"/>
    <w:uiPriority w:val="99"/>
    <w:qFormat/>
    <w:rsid w:val="00CB2233"/>
    <w:rPr>
      <w:rFonts w:ascii="Times" w:eastAsia="Batang" w:hAnsi="Times"/>
      <w:szCs w:val="24"/>
      <w:lang w:val="en-GB" w:eastAsia="x-none"/>
    </w:rPr>
  </w:style>
  <w:style w:type="paragraph" w:customStyle="1" w:styleId="RAN1bullet3">
    <w:name w:val="RAN1 bullet3"/>
    <w:basedOn w:val="RAN1bullet2"/>
    <w:link w:val="RAN1bullet3Char"/>
    <w:qFormat/>
    <w:rsid w:val="00CB2233"/>
    <w:pPr>
      <w:numPr>
        <w:ilvl w:val="2"/>
        <w:numId w:val="32"/>
      </w:numPr>
    </w:pPr>
  </w:style>
  <w:style w:type="character" w:customStyle="1" w:styleId="RAN1bullet2Char">
    <w:name w:val="RAN1 bullet2 Char"/>
    <w:link w:val="RAN1bullet2"/>
    <w:qFormat/>
    <w:rsid w:val="00CB2233"/>
    <w:rPr>
      <w:rFonts w:ascii="Times" w:eastAsia="Batang" w:hAnsi="Times"/>
      <w:lang w:eastAsia="en-US"/>
    </w:rPr>
  </w:style>
  <w:style w:type="paragraph" w:customStyle="1" w:styleId="RAN1normal">
    <w:name w:val="RAN1 normal"/>
    <w:basedOn w:val="a3"/>
    <w:link w:val="RAN1normalChar"/>
    <w:qFormat/>
    <w:rsid w:val="00CB2233"/>
    <w:pPr>
      <w:spacing w:before="0" w:after="0"/>
      <w:ind w:left="720" w:hanging="720"/>
    </w:pPr>
    <w:rPr>
      <w:rFonts w:ascii="Times" w:eastAsia="Batang" w:hAnsi="Times"/>
      <w:szCs w:val="24"/>
      <w:lang w:eastAsia="x-none"/>
    </w:rPr>
  </w:style>
  <w:style w:type="character" w:customStyle="1" w:styleId="RAN1bullet3Char">
    <w:name w:val="RAN1 bullet3 Char"/>
    <w:basedOn w:val="RAN1bullet2Char"/>
    <w:link w:val="RAN1bullet3"/>
    <w:qFormat/>
    <w:rsid w:val="00CB2233"/>
    <w:rPr>
      <w:rFonts w:ascii="Times" w:eastAsia="Batang" w:hAnsi="Times"/>
      <w:lang w:eastAsia="en-US"/>
    </w:rPr>
  </w:style>
  <w:style w:type="character" w:customStyle="1" w:styleId="ProposalChar">
    <w:name w:val="Proposal Char"/>
    <w:link w:val="Proposal"/>
    <w:qFormat/>
    <w:rsid w:val="00CB2233"/>
    <w:rPr>
      <w:rFonts w:ascii="Times New Roman" w:eastAsia="Times New Roman" w:hAnsi="Times New Roman"/>
      <w:b/>
      <w:bCs/>
      <w:lang w:val="en-GB"/>
    </w:rPr>
  </w:style>
  <w:style w:type="character" w:customStyle="1" w:styleId="RAN1normalChar">
    <w:name w:val="RAN1 normal Char"/>
    <w:link w:val="RAN1normal"/>
    <w:rsid w:val="00CB2233"/>
    <w:rPr>
      <w:rFonts w:ascii="Times" w:eastAsia="Batang" w:hAnsi="Times"/>
      <w:szCs w:val="24"/>
      <w:lang w:val="en-GB" w:eastAsia="x-none"/>
    </w:rPr>
  </w:style>
  <w:style w:type="character" w:styleId="affff1">
    <w:name w:val="Book Title"/>
    <w:uiPriority w:val="33"/>
    <w:qFormat/>
    <w:rsid w:val="00CB2233"/>
    <w:rPr>
      <w:b/>
      <w:bCs/>
      <w:i/>
      <w:iCs/>
      <w:spacing w:val="5"/>
    </w:rPr>
  </w:style>
  <w:style w:type="numbering" w:customStyle="1" w:styleId="NoList1">
    <w:name w:val="No List1"/>
    <w:next w:val="a6"/>
    <w:uiPriority w:val="99"/>
    <w:semiHidden/>
    <w:rsid w:val="00CB2233"/>
  </w:style>
  <w:style w:type="paragraph" w:customStyle="1" w:styleId="CharChar1CharCharCharCharCharCharCharCharCharCharCharCharCharCharChar6">
    <w:name w:val="Char Char1 Char Char Char Char Char Char Char Char Char Char Char Char Char Char Char6"/>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1">
    <w:name w:val="Style Bulleted1"/>
    <w:rsid w:val="00CB2233"/>
  </w:style>
  <w:style w:type="character" w:customStyle="1" w:styleId="530">
    <w:name w:val="(文字) (文字)53"/>
    <w:semiHidden/>
    <w:rsid w:val="00CB2233"/>
    <w:rPr>
      <w:rFonts w:ascii="Times New Roman" w:hAnsi="Times New Roman"/>
      <w:lang w:eastAsia="en-US"/>
    </w:rPr>
  </w:style>
  <w:style w:type="numbering" w:customStyle="1" w:styleId="StyleBulletedSymbolsymbolLeft025Hanging01">
    <w:name w:val="Style Bulleted Symbol (symbol) Left:  0.25&quot; Hanging:  0.1"/>
    <w:basedOn w:val="a6"/>
    <w:rsid w:val="00CB2233"/>
  </w:style>
  <w:style w:type="table" w:customStyle="1" w:styleId="ColorfulList-Accent11">
    <w:name w:val="Colorful List - Accent 11"/>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a6"/>
    <w:rsid w:val="00CB2233"/>
  </w:style>
  <w:style w:type="numbering" w:customStyle="1" w:styleId="StyleBulletedSymbolsymbolLeft025Hanging02511">
    <w:name w:val="Style Bulleted Symbol (symbol) Left:  0.25&quot; Hanging:  0.25&quot;11"/>
    <w:basedOn w:val="a6"/>
    <w:rsid w:val="00CB2233"/>
    <w:pPr>
      <w:numPr>
        <w:numId w:val="55"/>
      </w:numPr>
    </w:pPr>
  </w:style>
  <w:style w:type="numbering" w:customStyle="1" w:styleId="StyleBulletedSymbolsymbolLeft025Hanging02521">
    <w:name w:val="Style Bulleted Symbol (symbol) Left:  0.25&quot; Hanging:  0.25&quot;21"/>
    <w:basedOn w:val="a6"/>
    <w:rsid w:val="00CB2233"/>
  </w:style>
  <w:style w:type="paragraph" w:customStyle="1" w:styleId="CharChar1CharCharCharCharCharCharCharCharCharCharCharCharCharCharChar5">
    <w:name w:val="Char Char1 Char Char Char Char Char Char Char Char Char Char Char Char Char Char Char5"/>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a">
    <w:name w:val="(文字) (文字)52"/>
    <w:semiHidden/>
    <w:rsid w:val="00CB2233"/>
    <w:rPr>
      <w:rFonts w:ascii="Times New Roman" w:hAnsi="Times New Roman"/>
      <w:lang w:eastAsia="en-US"/>
    </w:rPr>
  </w:style>
  <w:style w:type="paragraph" w:customStyle="1" w:styleId="a0">
    <w:name w:val="佐藤２"/>
    <w:basedOn w:val="a3"/>
    <w:qFormat/>
    <w:rsid w:val="00CB2233"/>
    <w:pPr>
      <w:numPr>
        <w:numId w:val="34"/>
      </w:numPr>
      <w:spacing w:before="0"/>
    </w:pPr>
    <w:rPr>
      <w:rFonts w:eastAsia="MS Gothic"/>
      <w:sz w:val="24"/>
    </w:rPr>
  </w:style>
  <w:style w:type="table" w:customStyle="1" w:styleId="19">
    <w:name w:val="网格型1"/>
    <w:basedOn w:val="a5"/>
    <w:next w:val="afc"/>
    <w:rsid w:val="00CB2233"/>
    <w:pPr>
      <w:overflowPunct w:val="0"/>
      <w:autoSpaceDE w:val="0"/>
      <w:autoSpaceDN w:val="0"/>
      <w:adjustRightInd w:val="0"/>
      <w:spacing w:before="0"/>
      <w:ind w:left="0" w:firstLine="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3"/>
    <w:link w:val="bullet2Char"/>
    <w:qFormat/>
    <w:rsid w:val="00CB2233"/>
    <w:pPr>
      <w:numPr>
        <w:ilvl w:val="1"/>
        <w:numId w:val="35"/>
      </w:numPr>
      <w:spacing w:before="0" w:after="0"/>
    </w:pPr>
    <w:rPr>
      <w:rFonts w:ascii="Times" w:eastAsia="Batang" w:hAnsi="Times"/>
      <w:szCs w:val="24"/>
      <w:lang w:eastAsia="en-US"/>
    </w:rPr>
  </w:style>
  <w:style w:type="paragraph" w:customStyle="1" w:styleId="bullet3">
    <w:name w:val="bullet3"/>
    <w:basedOn w:val="a3"/>
    <w:link w:val="bullet3Char"/>
    <w:qFormat/>
    <w:rsid w:val="00CB2233"/>
    <w:pPr>
      <w:numPr>
        <w:ilvl w:val="2"/>
        <w:numId w:val="35"/>
      </w:numPr>
      <w:spacing w:before="0" w:after="0"/>
      <w:ind w:hanging="180"/>
    </w:pPr>
    <w:rPr>
      <w:rFonts w:ascii="Times" w:eastAsia="Batang" w:hAnsi="Times"/>
      <w:szCs w:val="24"/>
      <w:lang w:eastAsia="en-US"/>
    </w:rPr>
  </w:style>
  <w:style w:type="character" w:customStyle="1" w:styleId="bullet2Char">
    <w:name w:val="bullet2 Char"/>
    <w:link w:val="bullet2"/>
    <w:qFormat/>
    <w:rsid w:val="00CB2233"/>
    <w:rPr>
      <w:rFonts w:ascii="Times" w:eastAsia="Batang" w:hAnsi="Times"/>
      <w:szCs w:val="24"/>
      <w:lang w:val="en-GB" w:eastAsia="en-US"/>
    </w:rPr>
  </w:style>
  <w:style w:type="paragraph" w:customStyle="1" w:styleId="bullet4">
    <w:name w:val="bullet4"/>
    <w:basedOn w:val="a3"/>
    <w:qFormat/>
    <w:rsid w:val="00CB2233"/>
    <w:pPr>
      <w:numPr>
        <w:ilvl w:val="3"/>
        <w:numId w:val="35"/>
      </w:numPr>
      <w:spacing w:before="0" w:after="0"/>
    </w:pPr>
    <w:rPr>
      <w:rFonts w:ascii="Times" w:eastAsia="Batang" w:hAnsi="Times"/>
      <w:szCs w:val="24"/>
      <w:lang w:eastAsia="en-US"/>
    </w:rPr>
  </w:style>
  <w:style w:type="paragraph" w:customStyle="1" w:styleId="CharChar1CharCharCharChar">
    <w:name w:val="Char Char1 Char Char Char Char"/>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ff2">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3"/>
    <w:locked/>
    <w:rsid w:val="00CB2233"/>
    <w:pPr>
      <w:widowControl w:val="0"/>
      <w:spacing w:before="0" w:after="0"/>
      <w:ind w:firstLine="420"/>
      <w:jc w:val="both"/>
    </w:pPr>
    <w:rPr>
      <w:kern w:val="2"/>
      <w:sz w:val="21"/>
      <w:lang w:val="en-US" w:eastAsia="zh-CN"/>
    </w:rPr>
  </w:style>
  <w:style w:type="paragraph" w:customStyle="1" w:styleId="affff3">
    <w:name w:val="表格文字居左"/>
    <w:basedOn w:val="a3"/>
    <w:next w:val="a3"/>
    <w:rsid w:val="00CB2233"/>
    <w:pPr>
      <w:widowControl w:val="0"/>
      <w:spacing w:before="0" w:after="0"/>
      <w:jc w:val="both"/>
    </w:pPr>
    <w:rPr>
      <w:rFonts w:ascii="Arial" w:hAnsi="Arial" w:cs="宋体"/>
      <w:kern w:val="2"/>
      <w:sz w:val="21"/>
      <w:lang w:val="en-US" w:eastAsia="zh-CN"/>
    </w:rPr>
  </w:style>
  <w:style w:type="paragraph" w:styleId="z-">
    <w:name w:val="HTML Top of Form"/>
    <w:basedOn w:val="a3"/>
    <w:next w:val="a3"/>
    <w:link w:val="z-0"/>
    <w:hidden/>
    <w:uiPriority w:val="99"/>
    <w:unhideWhenUsed/>
    <w:locked/>
    <w:rsid w:val="00CB2233"/>
    <w:pPr>
      <w:pBdr>
        <w:bottom w:val="single" w:sz="6" w:space="1" w:color="auto"/>
      </w:pBdr>
      <w:spacing w:before="0" w:after="0"/>
      <w:jc w:val="center"/>
    </w:pPr>
    <w:rPr>
      <w:rFonts w:ascii="Arial" w:hAnsi="Arial"/>
      <w:vanish/>
      <w:sz w:val="16"/>
      <w:szCs w:val="16"/>
      <w:lang w:val="en-US" w:eastAsia="zh-CN"/>
    </w:rPr>
  </w:style>
  <w:style w:type="character" w:customStyle="1" w:styleId="z-0">
    <w:name w:val="z-窗体顶端 字符"/>
    <w:basedOn w:val="a4"/>
    <w:link w:val="z-"/>
    <w:uiPriority w:val="99"/>
    <w:rsid w:val="00CB2233"/>
    <w:rPr>
      <w:rFonts w:ascii="Arial" w:hAnsi="Arial"/>
      <w:vanish/>
      <w:sz w:val="16"/>
      <w:szCs w:val="16"/>
    </w:rPr>
  </w:style>
  <w:style w:type="character" w:customStyle="1" w:styleId="hps">
    <w:name w:val="hps"/>
    <w:rsid w:val="00CB2233"/>
  </w:style>
  <w:style w:type="paragraph" w:styleId="z-1">
    <w:name w:val="HTML Bottom of Form"/>
    <w:basedOn w:val="a3"/>
    <w:next w:val="a3"/>
    <w:link w:val="z-2"/>
    <w:hidden/>
    <w:uiPriority w:val="99"/>
    <w:unhideWhenUsed/>
    <w:locked/>
    <w:rsid w:val="00CB2233"/>
    <w:pPr>
      <w:pBdr>
        <w:top w:val="single" w:sz="6" w:space="1" w:color="auto"/>
      </w:pBdr>
      <w:spacing w:before="0" w:after="0"/>
      <w:jc w:val="center"/>
    </w:pPr>
    <w:rPr>
      <w:rFonts w:ascii="Arial" w:hAnsi="Arial"/>
      <w:vanish/>
      <w:sz w:val="16"/>
      <w:szCs w:val="16"/>
      <w:lang w:val="en-US" w:eastAsia="zh-CN"/>
    </w:rPr>
  </w:style>
  <w:style w:type="character" w:customStyle="1" w:styleId="z-2">
    <w:name w:val="z-窗体底端 字符"/>
    <w:basedOn w:val="a4"/>
    <w:link w:val="z-1"/>
    <w:uiPriority w:val="99"/>
    <w:rsid w:val="00CB2233"/>
    <w:rPr>
      <w:rFonts w:ascii="Arial" w:hAnsi="Arial"/>
      <w:vanish/>
      <w:sz w:val="16"/>
      <w:szCs w:val="16"/>
    </w:rPr>
  </w:style>
  <w:style w:type="paragraph" w:customStyle="1" w:styleId="tablecell0">
    <w:name w:val="tablecell"/>
    <w:basedOn w:val="a3"/>
    <w:qFormat/>
    <w:rsid w:val="00CB2233"/>
    <w:pPr>
      <w:autoSpaceDE w:val="0"/>
      <w:autoSpaceDN w:val="0"/>
      <w:adjustRightInd w:val="0"/>
      <w:snapToGrid w:val="0"/>
      <w:spacing w:before="40" w:after="40"/>
    </w:pPr>
    <w:rPr>
      <w:lang w:val="en-US" w:eastAsia="en-US"/>
    </w:rPr>
  </w:style>
  <w:style w:type="character" w:customStyle="1" w:styleId="shorttext">
    <w:name w:val="short_text"/>
    <w:rsid w:val="00CB2233"/>
  </w:style>
  <w:style w:type="paragraph" w:customStyle="1" w:styleId="tableheader">
    <w:name w:val="tableheader"/>
    <w:basedOn w:val="a3"/>
    <w:qFormat/>
    <w:rsid w:val="00CB2233"/>
    <w:pPr>
      <w:snapToGrid w:val="0"/>
      <w:spacing w:before="40" w:after="40"/>
      <w:jc w:val="center"/>
    </w:pPr>
    <w:rPr>
      <w:rFonts w:cs="Calibri"/>
      <w:b/>
      <w:bCs/>
      <w:color w:val="000000"/>
      <w:lang w:val="en-US" w:eastAsia="en-US"/>
    </w:rPr>
  </w:style>
  <w:style w:type="character" w:customStyle="1" w:styleId="keyword">
    <w:name w:val="keyword"/>
    <w:rsid w:val="00CB2233"/>
  </w:style>
  <w:style w:type="paragraph" w:customStyle="1" w:styleId="Test">
    <w:name w:val="Test"/>
    <w:basedOn w:val="a3"/>
    <w:rsid w:val="00CB2233"/>
    <w:pPr>
      <w:spacing w:before="60" w:after="60" w:line="280" w:lineRule="atLeast"/>
      <w:ind w:left="2160"/>
      <w:jc w:val="both"/>
    </w:pPr>
    <w:rPr>
      <w:rFonts w:eastAsia="MS Mincho"/>
      <w:lang w:eastAsia="en-US"/>
    </w:rPr>
  </w:style>
  <w:style w:type="paragraph" w:styleId="affff4">
    <w:name w:val="Body Text Indent"/>
    <w:basedOn w:val="a3"/>
    <w:link w:val="affff5"/>
    <w:unhideWhenUsed/>
    <w:locked/>
    <w:rsid w:val="00CB2233"/>
    <w:pPr>
      <w:spacing w:before="0" w:after="120" w:line="276" w:lineRule="auto"/>
      <w:ind w:left="360"/>
    </w:pPr>
    <w:rPr>
      <w:lang w:val="en-US" w:eastAsia="zh-CN"/>
    </w:rPr>
  </w:style>
  <w:style w:type="character" w:customStyle="1" w:styleId="affff5">
    <w:name w:val="正文文本缩进 字符"/>
    <w:basedOn w:val="a4"/>
    <w:link w:val="affff4"/>
    <w:rsid w:val="00CB2233"/>
    <w:rPr>
      <w:rFonts w:ascii="Times New Roman" w:hAnsi="Times New Roman"/>
    </w:rPr>
  </w:style>
  <w:style w:type="paragraph" w:customStyle="1" w:styleId="ordinary-output">
    <w:name w:val="ordinary-output"/>
    <w:basedOn w:val="a3"/>
    <w:rsid w:val="00CB223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rsid w:val="00CB2233"/>
  </w:style>
  <w:style w:type="table" w:customStyle="1" w:styleId="TableGridLight1">
    <w:name w:val="Table Grid Light1"/>
    <w:basedOn w:val="a5"/>
    <w:uiPriority w:val="40"/>
    <w:rsid w:val="00CB2233"/>
    <w:pPr>
      <w:spacing w:before="0" w:after="0"/>
      <w:ind w:left="0" w:firstLine="0"/>
    </w:pPr>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CB2233"/>
    <w:pPr>
      <w:spacing w:before="0" w:after="0"/>
      <w:ind w:left="0" w:firstLine="0"/>
    </w:pPr>
    <w:rPr>
      <w:rFonts w:ascii="Calibri"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CB2233"/>
  </w:style>
  <w:style w:type="character" w:customStyle="1" w:styleId="TitleChar">
    <w:name w:val="Title Char"/>
    <w:aliases w:val="no break Char Car Char,H3 Char Car Char,h3 Char Car Char"/>
    <w:basedOn w:val="a4"/>
    <w:rsid w:val="00CB2233"/>
    <w:rPr>
      <w:rFonts w:asciiTheme="majorHAnsi" w:eastAsiaTheme="majorEastAsia" w:hAnsiTheme="majorHAnsi" w:cstheme="majorBidi"/>
      <w:spacing w:val="-10"/>
      <w:kern w:val="28"/>
      <w:sz w:val="56"/>
      <w:szCs w:val="56"/>
      <w:lang w:eastAsia="en-US"/>
    </w:rPr>
  </w:style>
  <w:style w:type="paragraph" w:customStyle="1" w:styleId="TableText">
    <w:name w:val="TableText"/>
    <w:basedOn w:val="affff4"/>
    <w:rsid w:val="00CB2233"/>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tdoc-header">
    <w:name w:val="tdoc-header"/>
    <w:rsid w:val="00CB2233"/>
    <w:pPr>
      <w:spacing w:before="0" w:after="0"/>
      <w:ind w:left="0" w:firstLine="0"/>
    </w:pPr>
    <w:rPr>
      <w:rFonts w:ascii="Arial" w:eastAsia="MS Mincho" w:hAnsi="Arial"/>
      <w:noProof/>
      <w:sz w:val="24"/>
      <w:lang w:val="en-GB" w:eastAsia="en-US"/>
    </w:rPr>
  </w:style>
  <w:style w:type="paragraph" w:customStyle="1" w:styleId="HDStyleLS">
    <w:name w:val="HDStyle_LS"/>
    <w:basedOn w:val="a8"/>
    <w:rsid w:val="00CB2233"/>
    <w:pPr>
      <w:widowControl/>
      <w:tabs>
        <w:tab w:val="center" w:pos="4680"/>
        <w:tab w:val="right" w:pos="9360"/>
        <w:tab w:val="right" w:pos="9639"/>
        <w:tab w:val="right" w:pos="10206"/>
      </w:tabs>
      <w:spacing w:before="0"/>
      <w:jc w:val="both"/>
    </w:pPr>
    <w:rPr>
      <w:rFonts w:eastAsia="MS Mincho" w:cs="Arial"/>
      <w:noProof w:val="0"/>
      <w:sz w:val="28"/>
      <w:lang w:val="en-GB" w:eastAsia="en-US"/>
    </w:rPr>
  </w:style>
  <w:style w:type="paragraph" w:customStyle="1" w:styleId="INDENT1">
    <w:name w:val="INDENT1"/>
    <w:basedOn w:val="a3"/>
    <w:rsid w:val="00CB2233"/>
    <w:pPr>
      <w:overflowPunct w:val="0"/>
      <w:autoSpaceDE w:val="0"/>
      <w:autoSpaceDN w:val="0"/>
      <w:adjustRightInd w:val="0"/>
      <w:spacing w:before="0"/>
      <w:ind w:left="851"/>
      <w:textAlignment w:val="baseline"/>
    </w:pPr>
    <w:rPr>
      <w:rFonts w:eastAsia="MS Mincho"/>
    </w:rPr>
  </w:style>
  <w:style w:type="paragraph" w:customStyle="1" w:styleId="INDENT3">
    <w:name w:val="INDENT3"/>
    <w:basedOn w:val="a3"/>
    <w:rsid w:val="00CB2233"/>
    <w:pPr>
      <w:overflowPunct w:val="0"/>
      <w:autoSpaceDE w:val="0"/>
      <w:autoSpaceDN w:val="0"/>
      <w:adjustRightInd w:val="0"/>
      <w:spacing w:before="0"/>
      <w:ind w:left="1701" w:hanging="567"/>
      <w:textAlignment w:val="baseline"/>
    </w:pPr>
    <w:rPr>
      <w:rFonts w:eastAsia="MS Mincho"/>
    </w:rPr>
  </w:style>
  <w:style w:type="paragraph" w:customStyle="1" w:styleId="FigureTitle">
    <w:name w:val="Figure_Title"/>
    <w:basedOn w:val="a3"/>
    <w:next w:val="a3"/>
    <w:rsid w:val="00CB2233"/>
    <w:pPr>
      <w:keepLines/>
      <w:tabs>
        <w:tab w:val="left" w:pos="794"/>
        <w:tab w:val="left" w:pos="1191"/>
        <w:tab w:val="left" w:pos="1588"/>
        <w:tab w:val="left" w:pos="1985"/>
      </w:tabs>
      <w:overflowPunct w:val="0"/>
      <w:autoSpaceDE w:val="0"/>
      <w:autoSpaceDN w:val="0"/>
      <w:adjustRightInd w:val="0"/>
      <w:spacing w:after="480"/>
      <w:jc w:val="center"/>
      <w:textAlignment w:val="baseline"/>
    </w:pPr>
    <w:rPr>
      <w:rFonts w:eastAsia="MS Mincho"/>
      <w:b/>
      <w:sz w:val="24"/>
    </w:rPr>
  </w:style>
  <w:style w:type="paragraph" w:customStyle="1" w:styleId="RecCCITT">
    <w:name w:val="Rec_CCITT_#"/>
    <w:basedOn w:val="a3"/>
    <w:rsid w:val="00CB2233"/>
    <w:pPr>
      <w:keepNext/>
      <w:keepLines/>
      <w:overflowPunct w:val="0"/>
      <w:autoSpaceDE w:val="0"/>
      <w:autoSpaceDN w:val="0"/>
      <w:adjustRightInd w:val="0"/>
      <w:spacing w:before="0"/>
      <w:textAlignment w:val="baseline"/>
    </w:pPr>
    <w:rPr>
      <w:rFonts w:eastAsia="MS Mincho"/>
      <w:b/>
    </w:rPr>
  </w:style>
  <w:style w:type="paragraph" w:customStyle="1" w:styleId="CouvRecTitle">
    <w:name w:val="Couv Rec Title"/>
    <w:basedOn w:val="a3"/>
    <w:rsid w:val="00CB2233"/>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TAJ">
    <w:name w:val="TAJ"/>
    <w:basedOn w:val="TH"/>
    <w:rsid w:val="00CB2233"/>
    <w:pPr>
      <w:overflowPunct w:val="0"/>
      <w:autoSpaceDE w:val="0"/>
      <w:autoSpaceDN w:val="0"/>
      <w:adjustRightInd w:val="0"/>
      <w:textAlignment w:val="baseline"/>
    </w:pPr>
    <w:rPr>
      <w:rFonts w:eastAsia="MS Mincho"/>
    </w:rPr>
  </w:style>
  <w:style w:type="paragraph" w:customStyle="1" w:styleId="Guidance">
    <w:name w:val="Guidance"/>
    <w:basedOn w:val="a3"/>
    <w:rsid w:val="00CB2233"/>
    <w:pPr>
      <w:overflowPunct w:val="0"/>
      <w:autoSpaceDE w:val="0"/>
      <w:autoSpaceDN w:val="0"/>
      <w:adjustRightInd w:val="0"/>
      <w:spacing w:before="0"/>
      <w:textAlignment w:val="baseline"/>
    </w:pPr>
    <w:rPr>
      <w:rFonts w:eastAsia="MS Mincho"/>
      <w:i/>
      <w:color w:val="0000FF"/>
    </w:rPr>
  </w:style>
  <w:style w:type="paragraph" w:customStyle="1" w:styleId="TitleText">
    <w:name w:val="Title Text"/>
    <w:basedOn w:val="a3"/>
    <w:next w:val="a3"/>
    <w:rsid w:val="00CB2233"/>
    <w:pPr>
      <w:overflowPunct w:val="0"/>
      <w:autoSpaceDE w:val="0"/>
      <w:autoSpaceDN w:val="0"/>
      <w:adjustRightInd w:val="0"/>
      <w:spacing w:before="0" w:after="220"/>
      <w:textAlignment w:val="baseline"/>
    </w:pPr>
    <w:rPr>
      <w:rFonts w:eastAsia="MS Mincho"/>
      <w:b/>
      <w:lang w:val="en-US"/>
    </w:rPr>
  </w:style>
  <w:style w:type="paragraph" w:customStyle="1" w:styleId="91">
    <w:name w:val="目录 91"/>
    <w:basedOn w:val="TOC8"/>
    <w:uiPriority w:val="39"/>
    <w:rsid w:val="00CB2233"/>
    <w:pPr>
      <w:keepNext w:val="0"/>
      <w:widowControl/>
      <w:overflowPunct w:val="0"/>
      <w:autoSpaceDE w:val="0"/>
      <w:autoSpaceDN w:val="0"/>
      <w:adjustRightInd w:val="0"/>
      <w:ind w:left="1418" w:hanging="1418"/>
      <w:textAlignment w:val="baseline"/>
    </w:pPr>
    <w:rPr>
      <w:rFonts w:eastAsia="MS Mincho"/>
      <w:lang w:val="en-GB" w:eastAsia="en-US"/>
    </w:rPr>
  </w:style>
  <w:style w:type="paragraph" w:customStyle="1" w:styleId="CRfront">
    <w:name w:val="CR_front"/>
    <w:next w:val="a3"/>
    <w:rsid w:val="00CB2233"/>
    <w:pPr>
      <w:spacing w:before="0" w:after="0"/>
      <w:ind w:left="0" w:firstLine="0"/>
    </w:pPr>
    <w:rPr>
      <w:rFonts w:ascii="Arial" w:eastAsia="MS Mincho" w:hAnsi="Arial"/>
      <w:lang w:val="en-GB" w:eastAsia="en-US"/>
    </w:rPr>
  </w:style>
  <w:style w:type="paragraph" w:customStyle="1" w:styleId="berschrift2Head2A2">
    <w:name w:val="Überschrift 2.Head2A.2"/>
    <w:basedOn w:val="11"/>
    <w:next w:val="a3"/>
    <w:rsid w:val="00CB2233"/>
    <w:pPr>
      <w:pBdr>
        <w:top w:val="none" w:sz="0" w:space="0" w:color="auto"/>
      </w:pBdr>
      <w:tabs>
        <w:tab w:val="clear" w:pos="360"/>
        <w:tab w:val="num" w:pos="851"/>
      </w:tabs>
      <w:spacing w:before="180"/>
      <w:ind w:left="851" w:hanging="851"/>
      <w:outlineLvl w:val="1"/>
    </w:pPr>
    <w:rPr>
      <w:rFonts w:ascii="Arial" w:eastAsia="MS Mincho" w:hAnsi="Arial"/>
      <w:b w:val="0"/>
      <w:bCs w:val="0"/>
      <w:kern w:val="0"/>
      <w:szCs w:val="20"/>
      <w:lang w:eastAsia="de-DE"/>
    </w:rPr>
  </w:style>
  <w:style w:type="paragraph" w:customStyle="1" w:styleId="berschrift3h3H3Underrubrik2">
    <w:name w:val="Überschrift 3.h3.H3.Underrubrik2"/>
    <w:basedOn w:val="20"/>
    <w:next w:val="a3"/>
    <w:rsid w:val="00CB2233"/>
    <w:pPr>
      <w:numPr>
        <w:ilvl w:val="0"/>
      </w:numPr>
      <w:tabs>
        <w:tab w:val="num" w:pos="360"/>
        <w:tab w:val="num" w:pos="1440"/>
      </w:tabs>
      <w:spacing w:before="120"/>
      <w:ind w:left="1440" w:hanging="360"/>
      <w:outlineLvl w:val="2"/>
    </w:pPr>
    <w:rPr>
      <w:rFonts w:ascii="Arial" w:eastAsia="MS Mincho" w:hAnsi="Arial"/>
      <w:b w:val="0"/>
      <w:bCs w:val="0"/>
      <w:i w:val="0"/>
      <w:iCs w:val="0"/>
      <w:szCs w:val="20"/>
      <w:lang w:eastAsia="de-DE"/>
    </w:rPr>
  </w:style>
  <w:style w:type="paragraph" w:customStyle="1" w:styleId="Bullets">
    <w:name w:val="Bullets"/>
    <w:basedOn w:val="af4"/>
    <w:rsid w:val="00CB2233"/>
    <w:pPr>
      <w:widowControl w:val="0"/>
      <w:spacing w:before="0" w:after="0"/>
      <w:jc w:val="both"/>
    </w:pPr>
    <w:rPr>
      <w:rFonts w:ascii="Times New Roman" w:hAnsi="Times New Roman"/>
      <w:color w:val="0000FF"/>
      <w:kern w:val="2"/>
      <w:sz w:val="21"/>
      <w:lang w:val="en-US" w:eastAsia="zh-CN"/>
    </w:rPr>
  </w:style>
  <w:style w:type="paragraph" w:customStyle="1" w:styleId="BalloonText1">
    <w:name w:val="Balloon Text1"/>
    <w:basedOn w:val="a3"/>
    <w:semiHidden/>
    <w:rsid w:val="00CB2233"/>
    <w:pPr>
      <w:overflowPunct w:val="0"/>
      <w:autoSpaceDE w:val="0"/>
      <w:autoSpaceDN w:val="0"/>
      <w:adjustRightInd w:val="0"/>
      <w:spacing w:before="0"/>
      <w:textAlignment w:val="baseline"/>
    </w:pPr>
    <w:rPr>
      <w:rFonts w:ascii="Tahoma" w:eastAsia="MS Mincho" w:hAnsi="Tahoma" w:cs="Tahoma"/>
      <w:sz w:val="16"/>
      <w:szCs w:val="16"/>
    </w:rPr>
  </w:style>
  <w:style w:type="paragraph" w:customStyle="1" w:styleId="Normal-Figure">
    <w:name w:val="Normal-Figure"/>
    <w:basedOn w:val="a3"/>
    <w:rsid w:val="00CB2233"/>
    <w:pPr>
      <w:spacing w:before="360" w:after="0" w:line="240" w:lineRule="atLeast"/>
      <w:jc w:val="center"/>
    </w:pPr>
    <w:rPr>
      <w:rFonts w:eastAsia="MS Mincho"/>
      <w:lang w:val="en-US"/>
    </w:rPr>
  </w:style>
  <w:style w:type="paragraph" w:styleId="2b">
    <w:name w:val="Body Text Indent 2"/>
    <w:basedOn w:val="a3"/>
    <w:link w:val="2c"/>
    <w:locked/>
    <w:rsid w:val="00CB2233"/>
    <w:pPr>
      <w:spacing w:before="0"/>
      <w:ind w:leftChars="100" w:left="200"/>
    </w:pPr>
    <w:rPr>
      <w:rFonts w:eastAsia="MS Mincho"/>
    </w:rPr>
  </w:style>
  <w:style w:type="character" w:customStyle="1" w:styleId="2c">
    <w:name w:val="正文文本缩进 2 字符"/>
    <w:basedOn w:val="a4"/>
    <w:link w:val="2b"/>
    <w:rsid w:val="00CB2233"/>
    <w:rPr>
      <w:rFonts w:ascii="Times New Roman" w:eastAsia="MS Mincho" w:hAnsi="Times New Roman"/>
      <w:lang w:val="en-GB" w:eastAsia="ja-JP"/>
    </w:rPr>
  </w:style>
  <w:style w:type="character" w:customStyle="1" w:styleId="af">
    <w:name w:val="列表 字符"/>
    <w:link w:val="ae"/>
    <w:rsid w:val="00CB2233"/>
    <w:rPr>
      <w:rFonts w:ascii="Times New Roman" w:hAnsi="Times New Roman"/>
      <w:lang w:val="en-GB" w:eastAsia="ja-JP"/>
    </w:rPr>
  </w:style>
  <w:style w:type="character" w:customStyle="1" w:styleId="26">
    <w:name w:val="列表 2 字符"/>
    <w:link w:val="25"/>
    <w:rsid w:val="00CB2233"/>
    <w:rPr>
      <w:rFonts w:ascii="Times New Roman" w:hAnsi="Times New Roman"/>
      <w:lang w:val="en-GB" w:eastAsia="ja-JP"/>
    </w:rPr>
  </w:style>
  <w:style w:type="character" w:customStyle="1" w:styleId="35">
    <w:name w:val="列表 3 字符"/>
    <w:link w:val="34"/>
    <w:rsid w:val="00CB2233"/>
    <w:rPr>
      <w:rFonts w:ascii="Times New Roman" w:hAnsi="Times New Roman"/>
      <w:lang w:val="en-GB" w:eastAsia="ja-JP"/>
    </w:rPr>
  </w:style>
  <w:style w:type="paragraph" w:styleId="2d">
    <w:name w:val="List Continue 2"/>
    <w:basedOn w:val="a3"/>
    <w:locked/>
    <w:rsid w:val="00CB2233"/>
    <w:pPr>
      <w:spacing w:before="0"/>
      <w:ind w:leftChars="400" w:left="850"/>
    </w:pPr>
    <w:rPr>
      <w:rFonts w:eastAsia="MS Mincho"/>
    </w:rPr>
  </w:style>
  <w:style w:type="paragraph" w:styleId="2e">
    <w:name w:val="Body Text First Indent 2"/>
    <w:basedOn w:val="affff4"/>
    <w:link w:val="2f"/>
    <w:locked/>
    <w:rsid w:val="00CB2233"/>
    <w:pPr>
      <w:spacing w:after="180" w:line="240" w:lineRule="auto"/>
      <w:ind w:leftChars="400" w:left="851" w:firstLineChars="100" w:firstLine="210"/>
    </w:pPr>
    <w:rPr>
      <w:rFonts w:eastAsia="MS Mincho"/>
      <w:lang w:val="en-GB" w:eastAsia="en-US"/>
    </w:rPr>
  </w:style>
  <w:style w:type="character" w:customStyle="1" w:styleId="2f">
    <w:name w:val="正文文本首行缩进 2 字符"/>
    <w:basedOn w:val="affff5"/>
    <w:link w:val="2e"/>
    <w:rsid w:val="00CB2233"/>
    <w:rPr>
      <w:rFonts w:ascii="Times New Roman" w:eastAsia="MS Mincho" w:hAnsi="Times New Roman"/>
      <w:lang w:val="en-GB" w:eastAsia="en-US"/>
    </w:rPr>
  </w:style>
  <w:style w:type="paragraph" w:customStyle="1" w:styleId="List1">
    <w:name w:val="List 1"/>
    <w:basedOn w:val="a3"/>
    <w:rsid w:val="00CB2233"/>
    <w:pPr>
      <w:spacing w:before="0" w:after="120"/>
      <w:ind w:left="568" w:hanging="284"/>
    </w:pPr>
    <w:rPr>
      <w:rFonts w:ascii="Arial" w:eastAsia="MS Mincho" w:hAnsi="Arial"/>
      <w:szCs w:val="22"/>
    </w:rPr>
  </w:style>
  <w:style w:type="paragraph" w:customStyle="1" w:styleId="assocaitedwith">
    <w:name w:val="assocaited with"/>
    <w:basedOn w:val="a3"/>
    <w:rsid w:val="00CB2233"/>
    <w:pPr>
      <w:spacing w:before="0"/>
      <w:jc w:val="center"/>
    </w:pPr>
    <w:rPr>
      <w:rFonts w:eastAsia="MS Mincho"/>
    </w:rPr>
  </w:style>
  <w:style w:type="paragraph" w:customStyle="1" w:styleId="Nor">
    <w:name w:val="Nor'"/>
    <w:basedOn w:val="assocaitedwith"/>
    <w:rsid w:val="00CB2233"/>
    <w:rPr>
      <w:b/>
    </w:rPr>
  </w:style>
  <w:style w:type="table" w:styleId="2f0">
    <w:name w:val="Table Classic 2"/>
    <w:basedOn w:val="a5"/>
    <w:locked/>
    <w:rsid w:val="00CB2233"/>
    <w:pPr>
      <w:spacing w:before="0"/>
      <w:ind w:left="0" w:firstLine="0"/>
    </w:pPr>
    <w:rPr>
      <w:rFonts w:eastAsia="MS Mincho"/>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5"/>
    <w:locked/>
    <w:rsid w:val="00CB2233"/>
    <w:pPr>
      <w:spacing w:before="0"/>
      <w:ind w:left="0" w:firstLine="0"/>
    </w:pPr>
    <w:rPr>
      <w:rFonts w:eastAsia="MS Mincho"/>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Subtle 2"/>
    <w:basedOn w:val="a5"/>
    <w:locked/>
    <w:rsid w:val="00CB2233"/>
    <w:pPr>
      <w:spacing w:before="0"/>
      <w:ind w:left="0" w:firstLine="0"/>
    </w:pPr>
    <w:rPr>
      <w:rFonts w:eastAsia="MS Mincho"/>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6">
    <w:name w:val="Table Theme"/>
    <w:basedOn w:val="a5"/>
    <w:locked/>
    <w:rsid w:val="00CB2233"/>
    <w:pPr>
      <w:spacing w:before="0"/>
      <w:ind w:left="0" w:firstLine="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2">
    <w:name w:val="Table Simple 2"/>
    <w:basedOn w:val="a5"/>
    <w:locked/>
    <w:rsid w:val="00CB2233"/>
    <w:pPr>
      <w:spacing w:before="0"/>
      <w:ind w:left="0" w:firstLine="0"/>
    </w:pPr>
    <w:rPr>
      <w:rFonts w:eastAsia="MS Mincho"/>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5"/>
    <w:uiPriority w:val="61"/>
    <w:rsid w:val="00CB2233"/>
    <w:pPr>
      <w:spacing w:before="0" w:after="0"/>
      <w:ind w:left="0" w:firstLine="0"/>
    </w:pPr>
    <w:rPr>
      <w:rFonts w:eastAsia="MS Mincho"/>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5"/>
    <w:uiPriority w:val="60"/>
    <w:rsid w:val="00CB2233"/>
    <w:pPr>
      <w:spacing w:before="0" w:after="0"/>
      <w:ind w:left="0" w:firstLine="0"/>
    </w:pPr>
    <w:rPr>
      <w:rFonts w:eastAsia="MS Mincho"/>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rsid w:val="00CB2233"/>
    <w:pPr>
      <w:spacing w:before="0" w:after="0"/>
      <w:ind w:left="0" w:firstLine="0"/>
    </w:pPr>
    <w:rPr>
      <w:rFonts w:eastAsia="MS Mincho"/>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5"/>
    <w:locked/>
    <w:rsid w:val="00CB2233"/>
    <w:pPr>
      <w:spacing w:before="0"/>
      <w:ind w:left="0" w:firstLine="0"/>
    </w:pPr>
    <w:rPr>
      <w:rFonts w:eastAsia="MS Mincho"/>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5"/>
    <w:locked/>
    <w:rsid w:val="00CB2233"/>
    <w:pPr>
      <w:spacing w:before="0"/>
      <w:ind w:left="0" w:firstLine="0"/>
    </w:pPr>
    <w:rPr>
      <w:rFonts w:eastAsia="MS Mincho"/>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3">
    <w:name w:val="Table Grid 2"/>
    <w:basedOn w:val="a5"/>
    <w:locked/>
    <w:rsid w:val="00CB2233"/>
    <w:pPr>
      <w:spacing w:before="0"/>
      <w:ind w:left="0" w:firstLine="0"/>
    </w:pPr>
    <w:rPr>
      <w:rFonts w:eastAsia="MS Mincho"/>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7">
    <w:name w:val="Table Elegant"/>
    <w:basedOn w:val="a5"/>
    <w:locked/>
    <w:rsid w:val="00CB2233"/>
    <w:pPr>
      <w:spacing w:before="0"/>
      <w:ind w:left="0" w:firstLine="0"/>
    </w:pPr>
    <w:rPr>
      <w:rFonts w:eastAsia="MS Mincho"/>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3"/>
    <w:next w:val="a3"/>
    <w:link w:val="MTDisplayEquationChar"/>
    <w:rsid w:val="00CB2233"/>
    <w:pPr>
      <w:widowControl w:val="0"/>
      <w:tabs>
        <w:tab w:val="center" w:pos="4160"/>
        <w:tab w:val="right" w:pos="8300"/>
      </w:tabs>
      <w:spacing w:before="0" w:after="0"/>
      <w:jc w:val="both"/>
    </w:pPr>
    <w:rPr>
      <w:rFonts w:ascii="Calibri" w:hAnsi="Calibri"/>
      <w:kern w:val="2"/>
      <w:sz w:val="21"/>
      <w:szCs w:val="22"/>
      <w:lang w:val="en-US" w:eastAsia="zh-CN"/>
    </w:rPr>
  </w:style>
  <w:style w:type="character" w:customStyle="1" w:styleId="MTDisplayEquationChar">
    <w:name w:val="MTDisplayEquation Char"/>
    <w:link w:val="MTDisplayEquation"/>
    <w:rsid w:val="00CB2233"/>
    <w:rPr>
      <w:rFonts w:ascii="Calibri" w:hAnsi="Calibri"/>
      <w:kern w:val="2"/>
      <w:sz w:val="21"/>
      <w:szCs w:val="22"/>
    </w:rPr>
  </w:style>
  <w:style w:type="paragraph" w:customStyle="1" w:styleId="affff8">
    <w:name w:val="样式 正文"/>
    <w:basedOn w:val="a3"/>
    <w:link w:val="Char0"/>
    <w:rsid w:val="00CB2233"/>
    <w:pPr>
      <w:widowControl w:val="0"/>
      <w:spacing w:before="0" w:after="0"/>
      <w:ind w:firstLineChars="200" w:firstLine="420"/>
      <w:jc w:val="both"/>
    </w:pPr>
    <w:rPr>
      <w:rFonts w:cs="宋体"/>
      <w:kern w:val="2"/>
      <w:sz w:val="21"/>
      <w:lang w:val="en-US" w:eastAsia="zh-CN"/>
    </w:rPr>
  </w:style>
  <w:style w:type="character" w:customStyle="1" w:styleId="Char0">
    <w:name w:val="样式 正文 Char"/>
    <w:link w:val="affff8"/>
    <w:rsid w:val="00CB2233"/>
    <w:rPr>
      <w:rFonts w:ascii="Times New Roman" w:hAnsi="Times New Roman" w:cs="宋体"/>
      <w:kern w:val="2"/>
      <w:sz w:val="21"/>
    </w:rPr>
  </w:style>
  <w:style w:type="paragraph" w:customStyle="1" w:styleId="affff9">
    <w:name w:val="公式"/>
    <w:basedOn w:val="a3"/>
    <w:rsid w:val="00CB2233"/>
    <w:pPr>
      <w:widowControl w:val="0"/>
      <w:spacing w:before="0" w:after="0"/>
      <w:ind w:firstLine="420"/>
      <w:jc w:val="right"/>
    </w:pPr>
    <w:rPr>
      <w:rFonts w:cs="宋体"/>
      <w:kern w:val="2"/>
      <w:sz w:val="21"/>
      <w:lang w:val="en-US" w:eastAsia="zh-CN"/>
    </w:rPr>
  </w:style>
  <w:style w:type="paragraph" w:customStyle="1" w:styleId="Normal9pointspacing">
    <w:name w:val="Normal 9 point spacing"/>
    <w:basedOn w:val="af4"/>
    <w:link w:val="Normal9pointspacingChar"/>
    <w:qFormat/>
    <w:rsid w:val="00CB2233"/>
    <w:pPr>
      <w:spacing w:before="180" w:after="60"/>
      <w:jc w:val="both"/>
    </w:pPr>
    <w:rPr>
      <w:rFonts w:ascii="Times New Roman" w:eastAsia="MS Mincho" w:hAnsi="Times New Roman"/>
      <w:szCs w:val="24"/>
    </w:rPr>
  </w:style>
  <w:style w:type="character" w:customStyle="1" w:styleId="Normal9pointspacingChar">
    <w:name w:val="Normal 9 point spacing Char"/>
    <w:link w:val="Normal9pointspacing"/>
    <w:rsid w:val="00CB2233"/>
    <w:rPr>
      <w:rFonts w:ascii="Times New Roman" w:eastAsia="MS Mincho" w:hAnsi="Times New Roman"/>
      <w:szCs w:val="24"/>
      <w:lang w:val="en-GB" w:eastAsia="en-US"/>
    </w:rPr>
  </w:style>
  <w:style w:type="paragraph" w:customStyle="1" w:styleId="Doc-title">
    <w:name w:val="Doc-title"/>
    <w:basedOn w:val="a3"/>
    <w:link w:val="Doc-titleChar"/>
    <w:qFormat/>
    <w:rsid w:val="00CB2233"/>
    <w:pPr>
      <w:spacing w:before="60" w:after="0"/>
      <w:ind w:left="1259" w:hanging="1259"/>
    </w:pPr>
    <w:rPr>
      <w:rFonts w:ascii="Arial" w:hAnsi="Arial" w:cs="Arial"/>
      <w:lang w:val="en-US" w:eastAsia="zh-CN"/>
    </w:rPr>
  </w:style>
  <w:style w:type="paragraph" w:customStyle="1" w:styleId="onecomwebmail-msonormal">
    <w:name w:val="onecomwebmail-msonormal"/>
    <w:basedOn w:val="a3"/>
    <w:rsid w:val="00CB2233"/>
    <w:pPr>
      <w:spacing w:before="100" w:beforeAutospacing="1" w:after="100" w:afterAutospacing="1"/>
    </w:pPr>
    <w:rPr>
      <w:rFonts w:eastAsia="Times New Roman"/>
      <w:sz w:val="24"/>
      <w:szCs w:val="24"/>
      <w:lang w:val="en-US" w:eastAsia="en-US"/>
    </w:rPr>
  </w:style>
  <w:style w:type="paragraph" w:styleId="affffa">
    <w:name w:val="table of figures"/>
    <w:basedOn w:val="a3"/>
    <w:next w:val="a3"/>
    <w:uiPriority w:val="99"/>
    <w:locked/>
    <w:rsid w:val="00CB2233"/>
    <w:pPr>
      <w:spacing w:before="0" w:after="160" w:line="259" w:lineRule="auto"/>
      <w:ind w:left="1418" w:hanging="1418"/>
    </w:pPr>
    <w:rPr>
      <w:rFonts w:ascii="Calibri" w:eastAsia="Calibri" w:hAnsi="Calibri"/>
      <w:b/>
      <w:sz w:val="22"/>
      <w:szCs w:val="22"/>
      <w:lang w:val="en-US" w:eastAsia="en-US"/>
    </w:rPr>
  </w:style>
  <w:style w:type="paragraph" w:styleId="affffb">
    <w:name w:val="index heading"/>
    <w:basedOn w:val="a3"/>
    <w:next w:val="a3"/>
    <w:locked/>
    <w:rsid w:val="00CB2233"/>
    <w:pPr>
      <w:pBdr>
        <w:top w:val="single" w:sz="12" w:space="0" w:color="auto"/>
      </w:pBdr>
      <w:spacing w:before="360" w:after="240"/>
    </w:pPr>
    <w:rPr>
      <w:b/>
      <w:i/>
      <w:sz w:val="26"/>
      <w:lang w:eastAsia="en-US"/>
    </w:rPr>
  </w:style>
  <w:style w:type="paragraph" w:customStyle="1" w:styleId="NumberedList">
    <w:name w:val="Numbered List"/>
    <w:basedOn w:val="a3"/>
    <w:rsid w:val="00CB2233"/>
    <w:pPr>
      <w:numPr>
        <w:numId w:val="37"/>
      </w:numPr>
      <w:spacing w:before="0" w:after="0"/>
      <w:jc w:val="both"/>
    </w:pPr>
    <w:rPr>
      <w:rFonts w:eastAsia="MS Mincho"/>
      <w:lang w:eastAsia="en-US"/>
    </w:rPr>
  </w:style>
  <w:style w:type="paragraph" w:customStyle="1" w:styleId="FigureCaption">
    <w:name w:val="Figure Caption"/>
    <w:aliases w:val="fc Char,Figure Caption Char"/>
    <w:basedOn w:val="a3"/>
    <w:rsid w:val="00CB2233"/>
    <w:pPr>
      <w:keepLines/>
      <w:spacing w:before="60" w:after="120" w:line="300" w:lineRule="atLeast"/>
      <w:ind w:left="1008" w:hanging="1008"/>
      <w:jc w:val="both"/>
    </w:pPr>
    <w:rPr>
      <w:rFonts w:eastAsia="????"/>
      <w:lang w:val="en-US" w:eastAsia="en-US"/>
    </w:rPr>
  </w:style>
  <w:style w:type="paragraph" w:customStyle="1" w:styleId="Equation-Numbered">
    <w:name w:val="Equation-Numbered"/>
    <w:basedOn w:val="a3"/>
    <w:next w:val="a3"/>
    <w:autoRedefine/>
    <w:rsid w:val="00CB2233"/>
    <w:pPr>
      <w:spacing w:after="120" w:line="240" w:lineRule="atLeast"/>
      <w:jc w:val="right"/>
    </w:pPr>
    <w:rPr>
      <w:sz w:val="22"/>
      <w:lang w:val="en-US" w:eastAsia="en-US"/>
    </w:rPr>
  </w:style>
  <w:style w:type="paragraph" w:customStyle="1" w:styleId="multifig">
    <w:name w:val="multifig"/>
    <w:basedOn w:val="a3"/>
    <w:rsid w:val="00CB2233"/>
    <w:pPr>
      <w:keepNext/>
      <w:tabs>
        <w:tab w:val="center" w:pos="2160"/>
        <w:tab w:val="center" w:pos="6480"/>
      </w:tabs>
      <w:spacing w:before="0" w:after="0" w:line="240" w:lineRule="atLeast"/>
    </w:pPr>
    <w:rPr>
      <w:sz w:val="24"/>
      <w:lang w:val="en-US" w:eastAsia="en-US"/>
    </w:rPr>
  </w:style>
  <w:style w:type="paragraph" w:customStyle="1" w:styleId="TableCaption">
    <w:name w:val="TableCaption"/>
    <w:basedOn w:val="a3"/>
    <w:rsid w:val="00CB2233"/>
    <w:pPr>
      <w:keepNext/>
      <w:tabs>
        <w:tab w:val="left" w:pos="936"/>
      </w:tabs>
      <w:spacing w:after="60"/>
      <w:ind w:left="936" w:hanging="936"/>
      <w:jc w:val="both"/>
    </w:pPr>
    <w:rPr>
      <w:sz w:val="22"/>
      <w:lang w:val="en-US" w:eastAsia="en-US"/>
    </w:rPr>
  </w:style>
  <w:style w:type="paragraph" w:customStyle="1" w:styleId="EquationNumbered">
    <w:name w:val="Equation Numbered"/>
    <w:basedOn w:val="a3"/>
    <w:rsid w:val="00CB2233"/>
    <w:pPr>
      <w:tabs>
        <w:tab w:val="center" w:pos="4320"/>
        <w:tab w:val="right" w:pos="8640"/>
      </w:tabs>
      <w:spacing w:before="60" w:after="60" w:line="300" w:lineRule="atLeast"/>
    </w:pPr>
    <w:rPr>
      <w:sz w:val="22"/>
      <w:lang w:val="en-US" w:eastAsia="en-US"/>
    </w:rPr>
  </w:style>
  <w:style w:type="paragraph" w:customStyle="1" w:styleId="Style10ptChar">
    <w:name w:val="Style 10 pt Char"/>
    <w:basedOn w:val="a3"/>
    <w:rsid w:val="00CB2233"/>
    <w:pPr>
      <w:spacing w:after="0" w:line="240" w:lineRule="exact"/>
      <w:jc w:val="both"/>
    </w:pPr>
    <w:rPr>
      <w:rFonts w:eastAsia="MS Mincho"/>
      <w:lang w:val="en-US" w:eastAsia="en-US"/>
    </w:rPr>
  </w:style>
  <w:style w:type="character" w:customStyle="1" w:styleId="Style10ptCharChar">
    <w:name w:val="Style 10 pt Char Char"/>
    <w:rsid w:val="00CB2233"/>
    <w:rPr>
      <w:rFonts w:ascii="Arial" w:eastAsia="MS Mincho" w:hAnsi="Arial" w:cs="Arial"/>
      <w:color w:val="0000FF"/>
      <w:kern w:val="2"/>
      <w:lang w:val="en-US" w:eastAsia="en-US" w:bidi="ar-SA"/>
    </w:rPr>
  </w:style>
  <w:style w:type="paragraph" w:customStyle="1" w:styleId="Style10ptBoldChar">
    <w:name w:val="Style 10 pt Bold Char"/>
    <w:basedOn w:val="a3"/>
    <w:autoRedefine/>
    <w:rsid w:val="00CB2233"/>
    <w:pPr>
      <w:spacing w:before="60" w:after="60" w:line="240" w:lineRule="exact"/>
      <w:jc w:val="both"/>
    </w:pPr>
    <w:rPr>
      <w:rFonts w:eastAsia="MS Mincho"/>
      <w:b/>
      <w:lang w:val="en-US" w:eastAsia="en-US"/>
    </w:rPr>
  </w:style>
  <w:style w:type="character" w:customStyle="1" w:styleId="Style10ptBoldCharChar">
    <w:name w:val="Style 10 pt Bold Char Char"/>
    <w:rsid w:val="00CB2233"/>
    <w:rPr>
      <w:rFonts w:ascii="Arial" w:eastAsia="MS Mincho" w:hAnsi="Arial" w:cs="Arial"/>
      <w:b/>
      <w:color w:val="0000FF"/>
      <w:kern w:val="2"/>
      <w:lang w:val="en-US" w:eastAsia="en-US" w:bidi="ar-SA"/>
    </w:rPr>
  </w:style>
  <w:style w:type="paragraph" w:styleId="HTML">
    <w:name w:val="HTML Preformatted"/>
    <w:basedOn w:val="a3"/>
    <w:link w:val="HTML1"/>
    <w:uiPriority w:val="99"/>
    <w:locked/>
    <w:rsid w:val="00CB22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eastAsia="Batang" w:hAnsi="Courier New" w:cs="Courier New"/>
      <w:lang w:val="en-US" w:eastAsia="ko-KR"/>
    </w:rPr>
  </w:style>
  <w:style w:type="character" w:customStyle="1" w:styleId="HTML0">
    <w:name w:val="HTML 预设格式 字符"/>
    <w:basedOn w:val="a4"/>
    <w:link w:val="HTML10"/>
    <w:uiPriority w:val="99"/>
    <w:semiHidden/>
    <w:rsid w:val="00CB2233"/>
    <w:rPr>
      <w:rFonts w:ascii="Courier New" w:hAnsi="Courier New" w:cs="Courier New"/>
      <w:lang w:val="en-GB" w:eastAsia="ja-JP"/>
    </w:rPr>
  </w:style>
  <w:style w:type="character" w:customStyle="1" w:styleId="HTML1">
    <w:name w:val="HTML 预设格式 字符1"/>
    <w:basedOn w:val="a4"/>
    <w:link w:val="HTML"/>
    <w:uiPriority w:val="99"/>
    <w:rsid w:val="00CB2233"/>
    <w:rPr>
      <w:rFonts w:ascii="Courier New" w:eastAsia="Batang" w:hAnsi="Courier New" w:cs="Courier New"/>
      <w:lang w:eastAsia="ko-KR"/>
    </w:rPr>
  </w:style>
  <w:style w:type="paragraph" w:customStyle="1" w:styleId="Bullet0">
    <w:name w:val="Bullet"/>
    <w:basedOn w:val="a3"/>
    <w:rsid w:val="00CB2233"/>
    <w:pPr>
      <w:numPr>
        <w:numId w:val="36"/>
      </w:numPr>
      <w:tabs>
        <w:tab w:val="clear" w:pos="1440"/>
        <w:tab w:val="num" w:pos="432"/>
      </w:tabs>
      <w:spacing w:before="0" w:after="0"/>
      <w:ind w:left="432" w:hanging="432"/>
    </w:pPr>
    <w:rPr>
      <w:sz w:val="24"/>
      <w:szCs w:val="24"/>
      <w:lang w:val="en-US" w:eastAsia="en-US"/>
    </w:rPr>
  </w:style>
  <w:style w:type="character" w:customStyle="1" w:styleId="FigureCaption1">
    <w:name w:val="Figure Caption1"/>
    <w:aliases w:val="fc Char1,Figure Caption Char Char"/>
    <w:rsid w:val="00CB2233"/>
    <w:rPr>
      <w:rFonts w:ascii="Arial" w:eastAsia="????" w:hAnsi="Arial" w:cs="Arial"/>
      <w:color w:val="0000FF"/>
      <w:kern w:val="2"/>
      <w:lang w:val="en-US" w:eastAsia="en-US" w:bidi="ar-SA"/>
    </w:rPr>
  </w:style>
  <w:style w:type="paragraph" w:customStyle="1" w:styleId="FigureCentered">
    <w:name w:val="FigureCentered"/>
    <w:basedOn w:val="a3"/>
    <w:next w:val="a3"/>
    <w:rsid w:val="00CB2233"/>
    <w:pPr>
      <w:keepNext/>
      <w:spacing w:before="60" w:after="60" w:line="240" w:lineRule="atLeast"/>
      <w:jc w:val="center"/>
    </w:pPr>
    <w:rPr>
      <w:sz w:val="24"/>
      <w:lang w:val="en-US" w:eastAsia="en-US"/>
    </w:rPr>
  </w:style>
  <w:style w:type="character" w:customStyle="1" w:styleId="Equation-NumberedChar">
    <w:name w:val="Equation-Numbered Char"/>
    <w:rsid w:val="00CB2233"/>
    <w:rPr>
      <w:rFonts w:ascii="Arial" w:eastAsia="宋体" w:hAnsi="Arial" w:cs="Arial"/>
      <w:color w:val="0000FF"/>
      <w:kern w:val="2"/>
      <w:sz w:val="22"/>
      <w:lang w:val="en-US" w:eastAsia="en-US" w:bidi="ar-SA"/>
    </w:rPr>
  </w:style>
  <w:style w:type="paragraph" w:customStyle="1" w:styleId="item">
    <w:name w:val="item"/>
    <w:basedOn w:val="a3"/>
    <w:rsid w:val="00CB2233"/>
    <w:pPr>
      <w:numPr>
        <w:numId w:val="38"/>
      </w:numPr>
      <w:spacing w:before="0" w:after="0"/>
      <w:jc w:val="both"/>
    </w:pPr>
    <w:rPr>
      <w:rFonts w:eastAsia="MS Mincho"/>
      <w:lang w:eastAsia="en-US"/>
    </w:rPr>
  </w:style>
  <w:style w:type="paragraph" w:customStyle="1" w:styleId="PaperTableCell">
    <w:name w:val="PaperTableCell"/>
    <w:basedOn w:val="a3"/>
    <w:rsid w:val="00CB2233"/>
    <w:pPr>
      <w:spacing w:before="0" w:after="0"/>
      <w:jc w:val="both"/>
    </w:pPr>
    <w:rPr>
      <w:sz w:val="16"/>
      <w:szCs w:val="24"/>
      <w:lang w:val="en-US" w:eastAsia="en-US"/>
    </w:rPr>
  </w:style>
  <w:style w:type="character" w:styleId="affffc">
    <w:name w:val="line number"/>
    <w:locked/>
    <w:rsid w:val="00CB2233"/>
    <w:rPr>
      <w:rFonts w:ascii="Arial" w:eastAsia="宋体" w:hAnsi="Arial" w:cs="Arial"/>
      <w:color w:val="0000FF"/>
      <w:kern w:val="2"/>
      <w:sz w:val="18"/>
      <w:lang w:val="en-US" w:eastAsia="zh-CN" w:bidi="ar-SA"/>
    </w:rPr>
  </w:style>
  <w:style w:type="paragraph" w:customStyle="1" w:styleId="figure0">
    <w:name w:val="figure"/>
    <w:basedOn w:val="a3"/>
    <w:rsid w:val="00CB2233"/>
    <w:pPr>
      <w:keepNext/>
      <w:keepLines/>
      <w:spacing w:before="60" w:after="60" w:line="240" w:lineRule="atLeast"/>
      <w:jc w:val="center"/>
    </w:pPr>
    <w:rPr>
      <w:lang w:val="en-US" w:eastAsia="en-US"/>
    </w:rPr>
  </w:style>
  <w:style w:type="character" w:customStyle="1" w:styleId="moz-txt-tag">
    <w:name w:val="moz-txt-tag"/>
    <w:rsid w:val="00CB2233"/>
    <w:rPr>
      <w:rFonts w:ascii="Arial" w:eastAsia="宋体" w:hAnsi="Arial" w:cs="Arial"/>
      <w:color w:val="0000FF"/>
      <w:kern w:val="2"/>
      <w:lang w:val="en-US" w:eastAsia="zh-CN" w:bidi="ar-SA"/>
    </w:rPr>
  </w:style>
  <w:style w:type="character" w:customStyle="1" w:styleId="GuidanceChar">
    <w:name w:val="Guidance Char"/>
    <w:rsid w:val="00CB2233"/>
    <w:rPr>
      <w:i/>
      <w:color w:val="0000FF"/>
      <w:lang w:val="en-GB" w:eastAsia="en-US" w:bidi="ar-SA"/>
    </w:rPr>
  </w:style>
  <w:style w:type="paragraph" w:styleId="3a">
    <w:name w:val="Body Text Indent 3"/>
    <w:basedOn w:val="a3"/>
    <w:link w:val="3b"/>
    <w:locked/>
    <w:rsid w:val="00CB2233"/>
    <w:pPr>
      <w:overflowPunct w:val="0"/>
      <w:autoSpaceDE w:val="0"/>
      <w:autoSpaceDN w:val="0"/>
      <w:adjustRightInd w:val="0"/>
      <w:spacing w:before="0" w:after="0"/>
      <w:ind w:left="1080"/>
      <w:textAlignment w:val="baseline"/>
    </w:pPr>
    <w:rPr>
      <w:lang w:val="en-US"/>
    </w:rPr>
  </w:style>
  <w:style w:type="character" w:customStyle="1" w:styleId="3b">
    <w:name w:val="正文文本缩进 3 字符"/>
    <w:basedOn w:val="a4"/>
    <w:link w:val="3a"/>
    <w:rsid w:val="00CB2233"/>
    <w:rPr>
      <w:rFonts w:ascii="Times New Roman" w:hAnsi="Times New Roman"/>
      <w:lang w:eastAsia="ja-JP"/>
    </w:rPr>
  </w:style>
  <w:style w:type="paragraph" w:customStyle="1" w:styleId="CharCharCharCharCharChar1CharChar">
    <w:name w:val="Char Char Char Char Char Char1 Char Char"/>
    <w:next w:val="a3"/>
    <w:semiHidden/>
    <w:rsid w:val="00CB2233"/>
    <w:pPr>
      <w:keepNext/>
      <w:tabs>
        <w:tab w:val="num" w:pos="720"/>
      </w:tabs>
      <w:autoSpaceDE w:val="0"/>
      <w:autoSpaceDN w:val="0"/>
      <w:adjustRightInd w:val="0"/>
      <w:spacing w:before="0" w:after="0"/>
      <w:ind w:left="720" w:hanging="360"/>
      <w:jc w:val="both"/>
    </w:pPr>
    <w:rPr>
      <w:rFonts w:ascii="Times New Roman" w:hAnsi="Times New Roman"/>
      <w:kern w:val="2"/>
      <w:lang w:val="en-GB"/>
    </w:rPr>
  </w:style>
  <w:style w:type="paragraph" w:customStyle="1" w:styleId="numberedlist0">
    <w:name w:val="numbered list"/>
    <w:basedOn w:val="ad"/>
    <w:rsid w:val="00CB2233"/>
    <w:pPr>
      <w:widowControl w:val="0"/>
      <w:tabs>
        <w:tab w:val="num" w:pos="574"/>
      </w:tabs>
      <w:spacing w:before="0" w:after="0"/>
      <w:ind w:left="0" w:hangingChars="200" w:hanging="200"/>
      <w:jc w:val="both"/>
    </w:pPr>
    <w:rPr>
      <w:rFonts w:eastAsia="MS Gothic"/>
      <w:kern w:val="2"/>
      <w:lang w:val="en-US"/>
    </w:rPr>
  </w:style>
  <w:style w:type="paragraph" w:customStyle="1" w:styleId="TabList">
    <w:name w:val="TabList"/>
    <w:basedOn w:val="a3"/>
    <w:rsid w:val="00CB2233"/>
    <w:pPr>
      <w:tabs>
        <w:tab w:val="left" w:pos="1134"/>
      </w:tabs>
      <w:overflowPunct w:val="0"/>
      <w:autoSpaceDE w:val="0"/>
      <w:autoSpaceDN w:val="0"/>
      <w:adjustRightInd w:val="0"/>
      <w:spacing w:before="0" w:after="0"/>
      <w:textAlignment w:val="baseline"/>
    </w:pPr>
    <w:rPr>
      <w:rFonts w:eastAsia="MS Mincho"/>
      <w:lang w:eastAsia="en-GB"/>
    </w:rPr>
  </w:style>
  <w:style w:type="paragraph" w:customStyle="1" w:styleId="tabletext0">
    <w:name w:val="table text"/>
    <w:basedOn w:val="a3"/>
    <w:next w:val="table"/>
    <w:rsid w:val="00CB2233"/>
    <w:pPr>
      <w:overflowPunct w:val="0"/>
      <w:autoSpaceDE w:val="0"/>
      <w:autoSpaceDN w:val="0"/>
      <w:adjustRightInd w:val="0"/>
      <w:spacing w:before="0" w:after="0"/>
      <w:textAlignment w:val="baseline"/>
    </w:pPr>
    <w:rPr>
      <w:rFonts w:eastAsia="MS Mincho"/>
      <w:i/>
      <w:lang w:eastAsia="en-GB"/>
    </w:rPr>
  </w:style>
  <w:style w:type="paragraph" w:customStyle="1" w:styleId="table">
    <w:name w:val="table"/>
    <w:basedOn w:val="a3"/>
    <w:next w:val="a3"/>
    <w:rsid w:val="00CB2233"/>
    <w:pPr>
      <w:overflowPunct w:val="0"/>
      <w:autoSpaceDE w:val="0"/>
      <w:autoSpaceDN w:val="0"/>
      <w:adjustRightInd w:val="0"/>
      <w:spacing w:before="0" w:after="0"/>
      <w:jc w:val="center"/>
      <w:textAlignment w:val="baseline"/>
    </w:pPr>
    <w:rPr>
      <w:rFonts w:eastAsia="MS Mincho"/>
      <w:lang w:val="en-US" w:eastAsia="en-GB"/>
    </w:rPr>
  </w:style>
  <w:style w:type="paragraph" w:customStyle="1" w:styleId="HE">
    <w:name w:val="HE"/>
    <w:basedOn w:val="a3"/>
    <w:rsid w:val="00CB2233"/>
    <w:pPr>
      <w:overflowPunct w:val="0"/>
      <w:autoSpaceDE w:val="0"/>
      <w:autoSpaceDN w:val="0"/>
      <w:adjustRightInd w:val="0"/>
      <w:spacing w:before="0" w:after="0"/>
      <w:textAlignment w:val="baseline"/>
    </w:pPr>
    <w:rPr>
      <w:rFonts w:eastAsia="MS Mincho"/>
      <w:b/>
      <w:lang w:eastAsia="en-GB"/>
    </w:rPr>
  </w:style>
  <w:style w:type="paragraph" w:customStyle="1" w:styleId="text0">
    <w:name w:val="text"/>
    <w:basedOn w:val="a3"/>
    <w:link w:val="textChar0"/>
    <w:qFormat/>
    <w:rsid w:val="00CB2233"/>
    <w:pPr>
      <w:widowControl w:val="0"/>
      <w:overflowPunct w:val="0"/>
      <w:autoSpaceDE w:val="0"/>
      <w:autoSpaceDN w:val="0"/>
      <w:adjustRightInd w:val="0"/>
      <w:spacing w:before="0" w:after="240"/>
      <w:jc w:val="both"/>
      <w:textAlignment w:val="baseline"/>
    </w:pPr>
    <w:rPr>
      <w:rFonts w:eastAsia="Times New Roman"/>
      <w:sz w:val="24"/>
      <w:lang w:val="en-AU" w:eastAsia="en-GB"/>
    </w:rPr>
  </w:style>
  <w:style w:type="paragraph" w:customStyle="1" w:styleId="textintend1">
    <w:name w:val="text intend 1"/>
    <w:basedOn w:val="text0"/>
    <w:rsid w:val="00CB2233"/>
    <w:pPr>
      <w:widowControl/>
      <w:numPr>
        <w:numId w:val="39"/>
      </w:numPr>
      <w:tabs>
        <w:tab w:val="clear" w:pos="992"/>
        <w:tab w:val="num" w:pos="360"/>
      </w:tabs>
      <w:spacing w:after="120"/>
      <w:ind w:left="720" w:hanging="360"/>
    </w:pPr>
    <w:rPr>
      <w:rFonts w:eastAsia="MS Mincho"/>
      <w:lang w:val="en-US"/>
    </w:rPr>
  </w:style>
  <w:style w:type="paragraph" w:customStyle="1" w:styleId="textintend2">
    <w:name w:val="text intend 2"/>
    <w:basedOn w:val="text0"/>
    <w:qFormat/>
    <w:rsid w:val="00CB2233"/>
    <w:pPr>
      <w:widowControl/>
      <w:numPr>
        <w:numId w:val="40"/>
      </w:numPr>
      <w:tabs>
        <w:tab w:val="clear" w:pos="1418"/>
        <w:tab w:val="num" w:pos="360"/>
      </w:tabs>
      <w:spacing w:after="120"/>
      <w:ind w:left="360" w:firstLine="0"/>
    </w:pPr>
    <w:rPr>
      <w:rFonts w:eastAsia="MS Mincho"/>
      <w:lang w:val="en-US"/>
    </w:rPr>
  </w:style>
  <w:style w:type="paragraph" w:customStyle="1" w:styleId="textintend3">
    <w:name w:val="text intend 3"/>
    <w:basedOn w:val="text0"/>
    <w:rsid w:val="00CB2233"/>
    <w:pPr>
      <w:widowControl/>
      <w:numPr>
        <w:numId w:val="41"/>
      </w:numPr>
      <w:tabs>
        <w:tab w:val="clear" w:pos="1843"/>
        <w:tab w:val="num" w:pos="360"/>
        <w:tab w:val="num" w:pos="432"/>
      </w:tabs>
      <w:spacing w:after="120"/>
      <w:ind w:left="432" w:hanging="432"/>
    </w:pPr>
    <w:rPr>
      <w:rFonts w:eastAsia="MS Mincho"/>
      <w:lang w:val="en-US"/>
    </w:rPr>
  </w:style>
  <w:style w:type="paragraph" w:customStyle="1" w:styleId="normalpuce">
    <w:name w:val="normal puce"/>
    <w:basedOn w:val="a3"/>
    <w:qFormat/>
    <w:rsid w:val="00CB2233"/>
    <w:pPr>
      <w:widowControl w:val="0"/>
      <w:numPr>
        <w:numId w:val="42"/>
      </w:numPr>
      <w:overflowPunct w:val="0"/>
      <w:autoSpaceDE w:val="0"/>
      <w:autoSpaceDN w:val="0"/>
      <w:adjustRightInd w:val="0"/>
      <w:spacing w:before="60" w:after="60"/>
      <w:jc w:val="both"/>
      <w:textAlignment w:val="baseline"/>
    </w:pPr>
    <w:rPr>
      <w:rFonts w:eastAsia="MS Mincho"/>
      <w:lang w:eastAsia="en-GB"/>
    </w:rPr>
  </w:style>
  <w:style w:type="paragraph" w:customStyle="1" w:styleId="Meetingcaption">
    <w:name w:val="Meeting caption"/>
    <w:basedOn w:val="a3"/>
    <w:rsid w:val="00CB223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textAlignment w:val="baseline"/>
    </w:pPr>
    <w:rPr>
      <w:rFonts w:eastAsia="Times New Roman"/>
      <w:snapToGrid w:val="0"/>
      <w:sz w:val="22"/>
      <w:lang w:val="fr-FR" w:eastAsia="en-GB"/>
    </w:rPr>
  </w:style>
  <w:style w:type="paragraph" w:customStyle="1" w:styleId="Cell">
    <w:name w:val="Cell"/>
    <w:basedOn w:val="a3"/>
    <w:rsid w:val="00CB2233"/>
    <w:pPr>
      <w:overflowPunct w:val="0"/>
      <w:autoSpaceDE w:val="0"/>
      <w:autoSpaceDN w:val="0"/>
      <w:adjustRightInd w:val="0"/>
      <w:spacing w:before="0" w:after="0" w:line="240" w:lineRule="exact"/>
      <w:jc w:val="center"/>
      <w:textAlignment w:val="baseline"/>
    </w:pPr>
    <w:rPr>
      <w:rFonts w:eastAsia="Times New Roman"/>
      <w:sz w:val="16"/>
      <w:lang w:val="en-US"/>
    </w:rPr>
  </w:style>
  <w:style w:type="paragraph" w:customStyle="1" w:styleId="h60">
    <w:name w:val="h6"/>
    <w:basedOn w:val="a3"/>
    <w:rsid w:val="00CB223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b11">
    <w:name w:val="b1"/>
    <w:basedOn w:val="a3"/>
    <w:rsid w:val="00CB223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
    <w:name w:val="Char Char Char Char"/>
    <w:rsid w:val="00CB2233"/>
    <w:pPr>
      <w:keepNext/>
      <w:tabs>
        <w:tab w:val="left" w:pos="-1134"/>
      </w:tabs>
      <w:autoSpaceDE w:val="0"/>
      <w:autoSpaceDN w:val="0"/>
      <w:adjustRightInd w:val="0"/>
      <w:spacing w:before="60" w:after="60"/>
      <w:ind w:left="0" w:firstLine="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223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CB2233"/>
    <w:rPr>
      <w:rFonts w:ascii="Arial" w:hAnsi="Arial"/>
      <w:sz w:val="24"/>
      <w:lang w:val="en-GB" w:eastAsia="ja-JP" w:bidi="ar-SA"/>
    </w:rPr>
  </w:style>
  <w:style w:type="paragraph" w:customStyle="1" w:styleId="NormalAfter3pt">
    <w:name w:val="Normal + After:  3 pt"/>
    <w:basedOn w:val="a3"/>
    <w:rsid w:val="00CB2233"/>
    <w:pPr>
      <w:tabs>
        <w:tab w:val="num" w:pos="2560"/>
      </w:tabs>
      <w:spacing w:before="0"/>
      <w:ind w:left="2560" w:hanging="357"/>
    </w:pPr>
    <w:rPr>
      <w:rFonts w:eastAsia="Times New Roman"/>
      <w:lang w:val="en-AU" w:eastAsia="ko-KR"/>
    </w:rPr>
  </w:style>
  <w:style w:type="character" w:customStyle="1" w:styleId="CharChar5">
    <w:name w:val="Char Char5"/>
    <w:semiHidden/>
    <w:rsid w:val="00CB2233"/>
    <w:rPr>
      <w:rFonts w:ascii="Times New Roman" w:hAnsi="Times New Roman"/>
      <w:lang w:eastAsia="en-US"/>
    </w:rPr>
  </w:style>
  <w:style w:type="paragraph" w:customStyle="1" w:styleId="CharChar3CharCharCharCharCharChar">
    <w:name w:val="Char Char3 Char Char Char Char Char Char"/>
    <w:semiHidden/>
    <w:rsid w:val="00CB223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CB2233"/>
    <w:pPr>
      <w:keepNext/>
      <w:tabs>
        <w:tab w:val="left" w:pos="-1134"/>
      </w:tabs>
      <w:autoSpaceDE w:val="0"/>
      <w:autoSpaceDN w:val="0"/>
      <w:adjustRightInd w:val="0"/>
      <w:spacing w:before="60" w:after="60"/>
      <w:ind w:left="0" w:firstLine="0"/>
      <w:jc w:val="both"/>
    </w:pPr>
    <w:rPr>
      <w:rFonts w:ascii="Times New Roman" w:hAnsi="Times New Roman"/>
      <w:lang w:val="en-GB" w:eastAsia="en-GB"/>
    </w:rPr>
  </w:style>
  <w:style w:type="paragraph" w:customStyle="1" w:styleId="TableCell1">
    <w:name w:val="Table Cell"/>
    <w:basedOn w:val="TAC"/>
    <w:link w:val="TableCellChar"/>
    <w:qFormat/>
    <w:rsid w:val="00CB2233"/>
    <w:pPr>
      <w:overflowPunct w:val="0"/>
      <w:autoSpaceDE w:val="0"/>
      <w:autoSpaceDN w:val="0"/>
      <w:adjustRightInd w:val="0"/>
      <w:spacing w:before="0"/>
    </w:pPr>
    <w:rPr>
      <w:lang w:val="en-US" w:eastAsia="zh-CN"/>
    </w:rPr>
  </w:style>
  <w:style w:type="character" w:customStyle="1" w:styleId="TableCellChar">
    <w:name w:val="Table Cell Char"/>
    <w:link w:val="TableCell1"/>
    <w:rsid w:val="00CB2233"/>
    <w:rPr>
      <w:rFonts w:ascii="Arial" w:hAnsi="Arial"/>
      <w:sz w:val="18"/>
    </w:rPr>
  </w:style>
  <w:style w:type="paragraph" w:customStyle="1" w:styleId="CharCharCharCharCharChar1CharChar1">
    <w:name w:val="Char Char Char Char Char Char1 Char Char1"/>
    <w:next w:val="a3"/>
    <w:semiHidden/>
    <w:rsid w:val="00CB2233"/>
    <w:pPr>
      <w:keepNext/>
      <w:tabs>
        <w:tab w:val="num" w:pos="720"/>
      </w:tabs>
      <w:autoSpaceDE w:val="0"/>
      <w:autoSpaceDN w:val="0"/>
      <w:adjustRightInd w:val="0"/>
      <w:spacing w:before="0" w:after="0"/>
      <w:ind w:left="720" w:hanging="360"/>
      <w:jc w:val="both"/>
    </w:pPr>
    <w:rPr>
      <w:rFonts w:ascii="Times New Roman" w:hAnsi="Times New Roman"/>
      <w:kern w:val="2"/>
      <w:lang w:val="en-GB"/>
    </w:rPr>
  </w:style>
  <w:style w:type="numbering" w:customStyle="1" w:styleId="1c">
    <w:name w:val="无列表1"/>
    <w:next w:val="a6"/>
    <w:uiPriority w:val="99"/>
    <w:semiHidden/>
    <w:unhideWhenUsed/>
    <w:rsid w:val="00CB2233"/>
  </w:style>
  <w:style w:type="character" w:customStyle="1" w:styleId="opdicttext22">
    <w:name w:val="op_dict_text22"/>
    <w:rsid w:val="00CB2233"/>
  </w:style>
  <w:style w:type="character" w:customStyle="1" w:styleId="def">
    <w:name w:val="def"/>
    <w:rsid w:val="00CB2233"/>
  </w:style>
  <w:style w:type="character" w:customStyle="1" w:styleId="high-light-bg4">
    <w:name w:val="high-light-bg4"/>
    <w:rsid w:val="00CB2233"/>
  </w:style>
  <w:style w:type="character" w:customStyle="1" w:styleId="TitleChar2">
    <w:name w:val="Title Char2"/>
    <w:uiPriority w:val="10"/>
    <w:locked/>
    <w:rsid w:val="00CB2233"/>
    <w:rPr>
      <w:rFonts w:ascii="Cambria" w:eastAsia="宋体" w:hAnsi="Cambria" w:cs="Times New Roman"/>
      <w:spacing w:val="-10"/>
      <w:kern w:val="28"/>
      <w:sz w:val="56"/>
      <w:szCs w:val="56"/>
      <w:lang w:val="en-GB" w:eastAsia="ja-JP"/>
    </w:rPr>
  </w:style>
  <w:style w:type="paragraph" w:customStyle="1" w:styleId="Heading1unnumbered">
    <w:name w:val="Heading 1 unnumbered"/>
    <w:basedOn w:val="11"/>
    <w:next w:val="af4"/>
    <w:rsid w:val="00CB2233"/>
    <w:pPr>
      <w:keepLines w:val="0"/>
      <w:pBdr>
        <w:top w:val="none" w:sz="0" w:space="0" w:color="auto"/>
      </w:pBdr>
      <w:tabs>
        <w:tab w:val="left" w:pos="0"/>
      </w:tabs>
      <w:spacing w:before="360" w:after="240"/>
      <w:outlineLvl w:val="9"/>
    </w:pPr>
    <w:rPr>
      <w:rFonts w:ascii="Times New Roman" w:eastAsia="MS Gothic" w:hAnsi="Times New Roman"/>
      <w:b w:val="0"/>
      <w:bCs w:val="0"/>
      <w:kern w:val="28"/>
      <w:szCs w:val="20"/>
    </w:rPr>
  </w:style>
  <w:style w:type="paragraph" w:customStyle="1" w:styleId="lptext">
    <w:name w:val="lˆptext"/>
    <w:basedOn w:val="a3"/>
    <w:rsid w:val="00CB2233"/>
    <w:pPr>
      <w:spacing w:before="100" w:after="100"/>
      <w:ind w:left="860"/>
    </w:pPr>
    <w:rPr>
      <w:rFonts w:ascii="Times" w:eastAsia="MS Gothic" w:hAnsi="Times"/>
      <w:sz w:val="24"/>
    </w:rPr>
  </w:style>
  <w:style w:type="paragraph" w:customStyle="1" w:styleId="ListBulletLast">
    <w:name w:val="List Bullet Last"/>
    <w:aliases w:val="lbl"/>
    <w:basedOn w:val="ad"/>
    <w:next w:val="af4"/>
    <w:rsid w:val="00CB2233"/>
    <w:pPr>
      <w:widowControl w:val="0"/>
      <w:tabs>
        <w:tab w:val="num" w:pos="574"/>
      </w:tabs>
      <w:spacing w:before="0" w:after="0"/>
      <w:ind w:left="0" w:hangingChars="200" w:hanging="200"/>
      <w:jc w:val="both"/>
    </w:pPr>
    <w:rPr>
      <w:rFonts w:eastAsia="MS Gothic"/>
      <w:kern w:val="2"/>
      <w:lang w:val="en-US"/>
    </w:rPr>
  </w:style>
  <w:style w:type="paragraph" w:customStyle="1" w:styleId="TableText1">
    <w:name w:val="Table_Text"/>
    <w:basedOn w:val="a3"/>
    <w:rsid w:val="00CB2233"/>
    <w:pPr>
      <w:keepNext/>
      <w:tabs>
        <w:tab w:val="left" w:pos="794"/>
        <w:tab w:val="left" w:pos="1191"/>
        <w:tab w:val="left" w:pos="1588"/>
        <w:tab w:val="left" w:pos="1985"/>
      </w:tabs>
      <w:spacing w:before="100" w:after="100" w:line="190" w:lineRule="exact"/>
      <w:jc w:val="both"/>
    </w:pPr>
    <w:rPr>
      <w:rFonts w:eastAsia="MS Gothic"/>
      <w:sz w:val="18"/>
    </w:rPr>
  </w:style>
  <w:style w:type="paragraph" w:customStyle="1" w:styleId="shortcode">
    <w:name w:val="shortcode"/>
    <w:basedOn w:val="af4"/>
    <w:rsid w:val="00CB223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textAlignment w:val="baseline"/>
    </w:pPr>
    <w:rPr>
      <w:rFonts w:ascii="Times" w:eastAsia="Mincho" w:hAnsi="Times"/>
      <w:sz w:val="24"/>
      <w:lang w:eastAsia="ja-JP"/>
    </w:rPr>
  </w:style>
  <w:style w:type="paragraph" w:customStyle="1" w:styleId="HTMLBody">
    <w:name w:val="HTML Body"/>
    <w:rsid w:val="00CB2233"/>
    <w:pPr>
      <w:widowControl w:val="0"/>
      <w:autoSpaceDE w:val="0"/>
      <w:autoSpaceDN w:val="0"/>
      <w:adjustRightInd w:val="0"/>
      <w:spacing w:before="0" w:after="0"/>
      <w:ind w:left="0" w:firstLine="0"/>
    </w:pPr>
    <w:rPr>
      <w:rFonts w:ascii="MS PGothic" w:eastAsia="MS PGothic" w:hAnsi="Century"/>
      <w:lang w:eastAsia="ja-JP"/>
    </w:rPr>
  </w:style>
  <w:style w:type="character" w:customStyle="1" w:styleId="affffd">
    <w:name w:val="図表番号 (文字)"/>
    <w:aliases w:val="cap (文字),cap Char (文字) (文字)1"/>
    <w:rsid w:val="00CB2233"/>
    <w:rPr>
      <w:rFonts w:eastAsia="MS Gothic"/>
      <w:b/>
      <w:noProof w:val="0"/>
      <w:kern w:val="2"/>
      <w:sz w:val="24"/>
      <w:lang w:val="en-GB"/>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semiHidden/>
    <w:rsid w:val="00CB2233"/>
    <w:pPr>
      <w:keepNext/>
      <w:tabs>
        <w:tab w:val="num" w:pos="720"/>
      </w:tabs>
      <w:autoSpaceDE w:val="0"/>
      <w:autoSpaceDN w:val="0"/>
      <w:adjustRightInd w:val="0"/>
      <w:spacing w:before="0" w:after="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semiHidden/>
    <w:rsid w:val="00CB2233"/>
    <w:pPr>
      <w:keepNext/>
      <w:tabs>
        <w:tab w:val="num" w:pos="720"/>
      </w:tabs>
      <w:autoSpaceDE w:val="0"/>
      <w:autoSpaceDN w:val="0"/>
      <w:adjustRightInd w:val="0"/>
      <w:spacing w:before="0" w:after="0"/>
      <w:ind w:left="720" w:hanging="360"/>
      <w:jc w:val="both"/>
    </w:pPr>
    <w:rPr>
      <w:rFonts w:ascii="Times New Roman" w:eastAsia="Times New Roman" w:hAnsi="Times New Roman"/>
      <w:kern w:val="2"/>
      <w:lang w:val="en-GB"/>
    </w:rPr>
  </w:style>
  <w:style w:type="paragraph" w:customStyle="1" w:styleId="81">
    <w:name w:val="表 (赤)  81"/>
    <w:basedOn w:val="a3"/>
    <w:uiPriority w:val="34"/>
    <w:qFormat/>
    <w:rsid w:val="00CB2233"/>
    <w:pPr>
      <w:spacing w:before="0" w:after="0"/>
      <w:ind w:leftChars="400" w:left="840"/>
    </w:pPr>
    <w:rPr>
      <w:rFonts w:ascii="MS PGothic" w:eastAsia="MS PGothic" w:hAnsi="MS PGothic" w:cs="MS PGothic"/>
      <w:sz w:val="24"/>
      <w:szCs w:val="24"/>
      <w:lang w:val="en-US"/>
    </w:rPr>
  </w:style>
  <w:style w:type="paragraph" w:customStyle="1" w:styleId="710">
    <w:name w:val="表 (赤)  71"/>
    <w:hidden/>
    <w:uiPriority w:val="99"/>
    <w:semiHidden/>
    <w:rsid w:val="00CB2233"/>
    <w:pPr>
      <w:spacing w:before="0" w:after="0"/>
      <w:ind w:left="0" w:firstLine="0"/>
    </w:pPr>
    <w:rPr>
      <w:rFonts w:ascii="Times New Roman" w:eastAsia="MS Gothic" w:hAnsi="Times New Roman"/>
      <w:sz w:val="24"/>
      <w:lang w:val="en-GB" w:eastAsia="ja-JP"/>
    </w:rPr>
  </w:style>
  <w:style w:type="character" w:customStyle="1" w:styleId="Doc-titleChar">
    <w:name w:val="Doc-title Char"/>
    <w:link w:val="Doc-title"/>
    <w:rsid w:val="00CB2233"/>
    <w:rPr>
      <w:rFonts w:ascii="Arial" w:hAnsi="Arial" w:cs="Arial"/>
    </w:rPr>
  </w:style>
  <w:style w:type="paragraph" w:customStyle="1" w:styleId="font5">
    <w:name w:val="font5"/>
    <w:basedOn w:val="a3"/>
    <w:rsid w:val="00CB2233"/>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3"/>
    <w:rsid w:val="00CB2233"/>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3"/>
    <w:rsid w:val="00CB223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3"/>
    <w:rsid w:val="00CB2233"/>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3"/>
    <w:rsid w:val="00CB2233"/>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3"/>
    <w:rsid w:val="00CB223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3"/>
    <w:rsid w:val="00CB223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3"/>
    <w:rsid w:val="00CB223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3"/>
    <w:rsid w:val="00CB223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3"/>
    <w:rsid w:val="00CB223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3"/>
    <w:rsid w:val="00CB223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3"/>
    <w:rsid w:val="00CB223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3"/>
    <w:rsid w:val="00CB223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3"/>
    <w:rsid w:val="00CB223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3"/>
    <w:rsid w:val="00CB223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3"/>
    <w:rsid w:val="00CB223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3"/>
    <w:rsid w:val="00CB223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3"/>
    <w:rsid w:val="00CB223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3"/>
    <w:rsid w:val="00CB223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3"/>
    <w:rsid w:val="00CB223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3"/>
    <w:rsid w:val="00CB223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3"/>
    <w:rsid w:val="00CB223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3"/>
    <w:rsid w:val="00CB223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3"/>
    <w:rsid w:val="00CB2233"/>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3"/>
    <w:rsid w:val="00CB223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3"/>
    <w:rsid w:val="00CB2233"/>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3"/>
    <w:rsid w:val="00CB2233"/>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3"/>
    <w:rsid w:val="00CB223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3"/>
    <w:rsid w:val="00CB2233"/>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3"/>
    <w:rsid w:val="00CB223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3"/>
    <w:rsid w:val="00CB223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3"/>
    <w:rsid w:val="00CB223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3"/>
    <w:rsid w:val="00CB223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3"/>
    <w:rsid w:val="00CB223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3"/>
    <w:rsid w:val="00CB223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3"/>
    <w:rsid w:val="00CB223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3"/>
    <w:rsid w:val="00CB223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3"/>
    <w:rsid w:val="00CB223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3"/>
    <w:rsid w:val="00CB223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3"/>
    <w:rsid w:val="00CB223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3"/>
    <w:rsid w:val="00CB223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3"/>
    <w:rsid w:val="00CB223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3"/>
    <w:rsid w:val="00CB2233"/>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3"/>
    <w:rsid w:val="00CB2233"/>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3"/>
    <w:rsid w:val="00CB223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3"/>
    <w:rsid w:val="00CB2233"/>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3"/>
    <w:rsid w:val="00CB223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3"/>
    <w:rsid w:val="00CB223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3"/>
    <w:rsid w:val="00CB223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3"/>
    <w:rsid w:val="00CB223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3"/>
    <w:rsid w:val="00CB223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3"/>
    <w:rsid w:val="00CB223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3"/>
    <w:rsid w:val="00CB223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3"/>
    <w:rsid w:val="00CB223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CB2233"/>
    <w:rPr>
      <w:rFonts w:ascii="Arial" w:hAnsi="Arial"/>
      <w:vanish w:val="0"/>
      <w:color w:val="FF0000"/>
      <w:sz w:val="24"/>
    </w:rPr>
  </w:style>
  <w:style w:type="paragraph" w:customStyle="1" w:styleId="Bulletedo1">
    <w:name w:val="Bulleted o 1"/>
    <w:basedOn w:val="a3"/>
    <w:uiPriority w:val="99"/>
    <w:qFormat/>
    <w:rsid w:val="00CB2233"/>
    <w:pPr>
      <w:numPr>
        <w:numId w:val="43"/>
      </w:numPr>
      <w:overflowPunct w:val="0"/>
      <w:autoSpaceDE w:val="0"/>
      <w:autoSpaceDN w:val="0"/>
      <w:adjustRightInd w:val="0"/>
      <w:spacing w:before="0"/>
      <w:textAlignment w:val="baseline"/>
    </w:pPr>
    <w:rPr>
      <w:lang w:val="en-US" w:eastAsia="en-US"/>
    </w:rPr>
  </w:style>
  <w:style w:type="paragraph" w:customStyle="1" w:styleId="Equation">
    <w:name w:val="Equation"/>
    <w:basedOn w:val="a3"/>
    <w:next w:val="a3"/>
    <w:rsid w:val="00CB2233"/>
    <w:pPr>
      <w:tabs>
        <w:tab w:val="right" w:pos="10206"/>
      </w:tabs>
      <w:overflowPunct w:val="0"/>
      <w:autoSpaceDE w:val="0"/>
      <w:autoSpaceDN w:val="0"/>
      <w:adjustRightInd w:val="0"/>
      <w:spacing w:before="0" w:after="220"/>
      <w:ind w:left="1298"/>
      <w:textAlignment w:val="baseline"/>
    </w:pPr>
    <w:rPr>
      <w:rFonts w:ascii="Arial" w:hAnsi="Arial"/>
      <w:sz w:val="22"/>
      <w:lang w:val="en-US" w:eastAsia="zh-CN"/>
    </w:rPr>
  </w:style>
  <w:style w:type="paragraph" w:customStyle="1" w:styleId="bodyCharCharChar">
    <w:name w:val="body Char Char Char"/>
    <w:basedOn w:val="a3"/>
    <w:rsid w:val="00CB2233"/>
    <w:pPr>
      <w:tabs>
        <w:tab w:val="left" w:pos="2160"/>
      </w:tabs>
      <w:overflowPunct w:val="0"/>
      <w:autoSpaceDE w:val="0"/>
      <w:autoSpaceDN w:val="0"/>
      <w:adjustRightInd w:val="0"/>
      <w:spacing w:after="120" w:line="280" w:lineRule="atLeast"/>
      <w:jc w:val="both"/>
      <w:textAlignment w:val="baseline"/>
    </w:pPr>
    <w:rPr>
      <w:rFonts w:ascii="New York" w:hAnsi="New York"/>
      <w:sz w:val="24"/>
      <w:lang w:val="en-US" w:eastAsia="en-US"/>
    </w:rPr>
  </w:style>
  <w:style w:type="paragraph" w:customStyle="1" w:styleId="body">
    <w:name w:val="body"/>
    <w:basedOn w:val="a3"/>
    <w:rsid w:val="00CB2233"/>
    <w:pPr>
      <w:tabs>
        <w:tab w:val="left" w:pos="2160"/>
      </w:tabs>
      <w:overflowPunct w:val="0"/>
      <w:autoSpaceDE w:val="0"/>
      <w:autoSpaceDN w:val="0"/>
      <w:adjustRightInd w:val="0"/>
      <w:spacing w:after="120" w:line="280" w:lineRule="atLeast"/>
      <w:jc w:val="both"/>
      <w:textAlignment w:val="baseline"/>
    </w:pPr>
    <w:rPr>
      <w:rFonts w:ascii="New York" w:hAnsi="New York"/>
      <w:sz w:val="24"/>
      <w:lang w:val="en-US" w:eastAsia="en-US"/>
    </w:rPr>
  </w:style>
  <w:style w:type="character" w:customStyle="1" w:styleId="CharChar3">
    <w:name w:val="Char Char3"/>
    <w:rsid w:val="00CB2233"/>
    <w:rPr>
      <w:rFonts w:ascii="Arial" w:hAnsi="Arial"/>
      <w:sz w:val="36"/>
      <w:lang w:val="en-GB" w:eastAsia="en-US" w:bidi="ar-SA"/>
    </w:rPr>
  </w:style>
  <w:style w:type="character" w:customStyle="1" w:styleId="CharChar2">
    <w:name w:val="Char Char2"/>
    <w:rsid w:val="00CB2233"/>
    <w:rPr>
      <w:rFonts w:ascii="Arial" w:hAnsi="Arial"/>
      <w:sz w:val="32"/>
      <w:lang w:val="en-GB" w:eastAsia="en-US" w:bidi="ar-SA"/>
    </w:rPr>
  </w:style>
  <w:style w:type="character" w:customStyle="1" w:styleId="CharChar1">
    <w:name w:val="Char Char1"/>
    <w:rsid w:val="00CB2233"/>
    <w:rPr>
      <w:rFonts w:ascii="Arial" w:hAnsi="Arial"/>
      <w:sz w:val="28"/>
      <w:lang w:val="en-GB" w:eastAsia="en-US" w:bidi="ar-SA"/>
    </w:rPr>
  </w:style>
  <w:style w:type="character" w:customStyle="1" w:styleId="CharChar">
    <w:name w:val="Char Char"/>
    <w:rsid w:val="00CB2233"/>
    <w:rPr>
      <w:rFonts w:ascii="Arial" w:hAnsi="Arial"/>
      <w:sz w:val="22"/>
      <w:lang w:val="en-GB" w:eastAsia="en-US" w:bidi="ar-SA"/>
    </w:rPr>
  </w:style>
  <w:style w:type="table" w:styleId="-60">
    <w:name w:val="Dark List Accent 6"/>
    <w:basedOn w:val="a5"/>
    <w:uiPriority w:val="70"/>
    <w:rsid w:val="00CB2233"/>
    <w:pPr>
      <w:spacing w:before="0" w:after="0"/>
      <w:ind w:left="0" w:firstLine="0"/>
    </w:pPr>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e">
    <w:name w:val="テキスト"/>
    <w:basedOn w:val="a3"/>
    <w:link w:val="afffff"/>
    <w:qFormat/>
    <w:rsid w:val="00CB2233"/>
    <w:pPr>
      <w:widowControl w:val="0"/>
      <w:spacing w:before="0" w:afterLines="50" w:after="200" w:line="320" w:lineRule="exact"/>
      <w:ind w:firstLineChars="100" w:firstLine="210"/>
      <w:jc w:val="both"/>
    </w:pPr>
    <w:rPr>
      <w:rFonts w:ascii="Century" w:eastAsia="MS Mincho" w:hAnsi="Century"/>
      <w:kern w:val="2"/>
      <w:sz w:val="21"/>
      <w:szCs w:val="22"/>
    </w:rPr>
  </w:style>
  <w:style w:type="character" w:customStyle="1" w:styleId="afffff">
    <w:name w:val="テキスト (文字)"/>
    <w:link w:val="affffe"/>
    <w:rsid w:val="00CB2233"/>
    <w:rPr>
      <w:rFonts w:ascii="Century" w:eastAsia="MS Mincho" w:hAnsi="Century"/>
      <w:kern w:val="2"/>
      <w:sz w:val="21"/>
      <w:szCs w:val="22"/>
      <w:lang w:val="en-GB" w:eastAsia="ja-JP"/>
    </w:rPr>
  </w:style>
  <w:style w:type="character" w:customStyle="1" w:styleId="TFZchn">
    <w:name w:val="TF Zchn"/>
    <w:link w:val="TF"/>
    <w:locked/>
    <w:rsid w:val="00CB2233"/>
    <w:rPr>
      <w:rFonts w:ascii="Arial" w:hAnsi="Arial"/>
      <w:b/>
      <w:lang w:val="en-GB" w:eastAsia="ja-JP"/>
    </w:rPr>
  </w:style>
  <w:style w:type="paragraph" w:styleId="TOC">
    <w:name w:val="TOC Heading"/>
    <w:basedOn w:val="11"/>
    <w:next w:val="a3"/>
    <w:uiPriority w:val="39"/>
    <w:unhideWhenUsed/>
    <w:qFormat/>
    <w:rsid w:val="00CB2233"/>
    <w:pPr>
      <w:pBdr>
        <w:top w:val="none" w:sz="0" w:space="0" w:color="auto"/>
      </w:pBdr>
      <w:tabs>
        <w:tab w:val="clear" w:pos="360"/>
      </w:tabs>
      <w:spacing w:after="0" w:line="259" w:lineRule="auto"/>
      <w:ind w:left="0" w:firstLine="0"/>
      <w:outlineLvl w:val="9"/>
    </w:pPr>
    <w:rPr>
      <w:rFonts w:ascii="Calibri Light" w:eastAsia="Times New Roman" w:hAnsi="Calibri Light"/>
      <w:b w:val="0"/>
      <w:bCs w:val="0"/>
      <w:color w:val="2F5496"/>
      <w:kern w:val="0"/>
      <w:lang w:val="en-US" w:eastAsia="en-US"/>
    </w:rPr>
  </w:style>
  <w:style w:type="paragraph" w:customStyle="1" w:styleId="bullet10">
    <w:name w:val="bullet1"/>
    <w:basedOn w:val="text0"/>
    <w:link w:val="bullet1Char"/>
    <w:qFormat/>
    <w:rsid w:val="00CB2233"/>
    <w:pPr>
      <w:widowControl/>
      <w:overflowPunct/>
      <w:autoSpaceDE/>
      <w:autoSpaceDN/>
      <w:adjustRightInd/>
      <w:spacing w:after="0"/>
      <w:ind w:left="720" w:hanging="360"/>
      <w:jc w:val="left"/>
      <w:textAlignment w:val="auto"/>
    </w:pPr>
    <w:rPr>
      <w:rFonts w:ascii="Calibri" w:eastAsia="宋体" w:hAnsi="Calibri"/>
      <w:kern w:val="2"/>
      <w:szCs w:val="24"/>
      <w:lang w:val="en-GB" w:eastAsia="zh-CN"/>
    </w:rPr>
  </w:style>
  <w:style w:type="character" w:customStyle="1" w:styleId="textChar0">
    <w:name w:val="text Char"/>
    <w:link w:val="text0"/>
    <w:rsid w:val="00CB2233"/>
    <w:rPr>
      <w:rFonts w:ascii="Times New Roman" w:eastAsia="Times New Roman" w:hAnsi="Times New Roman"/>
      <w:sz w:val="24"/>
      <w:lang w:val="en-AU" w:eastAsia="en-GB"/>
    </w:rPr>
  </w:style>
  <w:style w:type="character" w:customStyle="1" w:styleId="bullet1Char">
    <w:name w:val="bullet1 Char"/>
    <w:link w:val="bullet10"/>
    <w:rsid w:val="00CB2233"/>
    <w:rPr>
      <w:rFonts w:ascii="Calibri" w:hAnsi="Calibri"/>
      <w:kern w:val="2"/>
      <w:sz w:val="24"/>
      <w:szCs w:val="24"/>
      <w:lang w:val="en-GB"/>
    </w:rPr>
  </w:style>
  <w:style w:type="paragraph" w:customStyle="1" w:styleId="tdoc">
    <w:name w:val="tdoc"/>
    <w:basedOn w:val="a3"/>
    <w:link w:val="tdocChar"/>
    <w:qFormat/>
    <w:rsid w:val="00CB2233"/>
    <w:pPr>
      <w:spacing w:before="0" w:after="0"/>
      <w:ind w:left="1440" w:hanging="1440"/>
    </w:pPr>
    <w:rPr>
      <w:rFonts w:ascii="Times" w:eastAsia="Batang" w:hAnsi="Times"/>
      <w:szCs w:val="24"/>
      <w:lang w:eastAsia="en-US"/>
    </w:rPr>
  </w:style>
  <w:style w:type="character" w:customStyle="1" w:styleId="tdocChar">
    <w:name w:val="tdoc Char"/>
    <w:link w:val="tdoc"/>
    <w:rsid w:val="00CB2233"/>
    <w:rPr>
      <w:rFonts w:ascii="Times" w:eastAsia="Batang" w:hAnsi="Times"/>
      <w:szCs w:val="24"/>
      <w:lang w:val="en-GB" w:eastAsia="en-US"/>
    </w:rPr>
  </w:style>
  <w:style w:type="character" w:customStyle="1" w:styleId="bullet3Char">
    <w:name w:val="bullet3 Char"/>
    <w:link w:val="bullet3"/>
    <w:rsid w:val="00CB2233"/>
    <w:rPr>
      <w:rFonts w:ascii="Times" w:eastAsia="Batang" w:hAnsi="Times"/>
      <w:szCs w:val="24"/>
      <w:lang w:val="en-GB" w:eastAsia="en-US"/>
    </w:rPr>
  </w:style>
  <w:style w:type="paragraph" w:customStyle="1" w:styleId="gmail-msolistparagraph">
    <w:name w:val="gmail-msolistparagraph"/>
    <w:basedOn w:val="a3"/>
    <w:uiPriority w:val="99"/>
    <w:rsid w:val="00CB2233"/>
    <w:pPr>
      <w:spacing w:before="75" w:after="75"/>
    </w:pPr>
    <w:rPr>
      <w:rFonts w:ascii="Malgun Gothic" w:eastAsia="Malgun Gothic" w:hAnsi="Malgun Gothic" w:cs="Calibri"/>
      <w:lang w:val="sv-SE" w:eastAsia="sv-SE"/>
    </w:rPr>
  </w:style>
  <w:style w:type="paragraph" w:customStyle="1" w:styleId="gmail-b2">
    <w:name w:val="gmail-b2"/>
    <w:basedOn w:val="a3"/>
    <w:uiPriority w:val="99"/>
    <w:semiHidden/>
    <w:rsid w:val="00CB2233"/>
    <w:pPr>
      <w:spacing w:before="75" w:after="75"/>
    </w:pPr>
    <w:rPr>
      <w:rFonts w:ascii="Malgun Gothic" w:eastAsia="Malgun Gothic" w:hAnsi="Malgun Gothic" w:cs="Calibri"/>
      <w:lang w:val="sv-SE" w:eastAsia="sv-SE"/>
    </w:rPr>
  </w:style>
  <w:style w:type="character" w:customStyle="1" w:styleId="onecomwebmail-spelle">
    <w:name w:val="onecomwebmail-spelle"/>
    <w:rsid w:val="00CB2233"/>
  </w:style>
  <w:style w:type="paragraph" w:customStyle="1" w:styleId="onecomwebmail-msolistparagraph">
    <w:name w:val="onecomwebmail-msolistparagraph"/>
    <w:basedOn w:val="a3"/>
    <w:rsid w:val="00CB2233"/>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3"/>
    <w:rsid w:val="00CB2233"/>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3"/>
    <w:rsid w:val="00CB2233"/>
    <w:pPr>
      <w:spacing w:before="100" w:beforeAutospacing="1" w:after="100" w:afterAutospacing="1"/>
    </w:pPr>
    <w:rPr>
      <w:rFonts w:eastAsia="Times New Roman"/>
      <w:sz w:val="24"/>
      <w:szCs w:val="24"/>
      <w:lang w:val="sv-SE" w:eastAsia="sv-SE"/>
    </w:rPr>
  </w:style>
  <w:style w:type="character" w:customStyle="1" w:styleId="onecomwebmail-font">
    <w:name w:val="onecomwebmail-font"/>
    <w:rsid w:val="00CB2233"/>
  </w:style>
  <w:style w:type="character" w:customStyle="1" w:styleId="onecomwebmail-size">
    <w:name w:val="onecomwebmail-size"/>
    <w:rsid w:val="00CB2233"/>
  </w:style>
  <w:style w:type="numbering" w:customStyle="1" w:styleId="NoList2">
    <w:name w:val="No List2"/>
    <w:next w:val="a6"/>
    <w:uiPriority w:val="99"/>
    <w:semiHidden/>
    <w:rsid w:val="00CB2233"/>
  </w:style>
  <w:style w:type="paragraph" w:customStyle="1" w:styleId="CharChar1CharCharCharCharCharCharCharCharCharCharCharCharCharCharChar4">
    <w:name w:val="Char Char1 Char Char Char Char Char Char Char Char Char Char Char Char Char Char Char4"/>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2">
    <w:name w:val="Style Bulleted2"/>
    <w:rsid w:val="00CB2233"/>
  </w:style>
  <w:style w:type="character" w:customStyle="1" w:styleId="afffff0">
    <w:name w:val="未解決のメンション"/>
    <w:uiPriority w:val="99"/>
    <w:semiHidden/>
    <w:unhideWhenUsed/>
    <w:rsid w:val="00CB2233"/>
    <w:rPr>
      <w:color w:val="808080"/>
      <w:shd w:val="clear" w:color="auto" w:fill="E6E6E6"/>
    </w:rPr>
  </w:style>
  <w:style w:type="character" w:customStyle="1" w:styleId="51a">
    <w:name w:val="(文字) (文字)51"/>
    <w:semiHidden/>
    <w:rsid w:val="00CB2233"/>
    <w:rPr>
      <w:rFonts w:ascii="Times New Roman" w:hAnsi="Times New Roman"/>
      <w:lang w:eastAsia="en-US"/>
    </w:rPr>
  </w:style>
  <w:style w:type="numbering" w:customStyle="1" w:styleId="StyleBulletedSymbolsymbolLeft025Hanging02">
    <w:name w:val="Style Bulleted Symbol (symbol) Left:  0.25&quot; Hanging:  0.2"/>
    <w:basedOn w:val="a6"/>
    <w:rsid w:val="00CB2233"/>
  </w:style>
  <w:style w:type="table" w:customStyle="1" w:styleId="TableGrid1">
    <w:name w:val="Table Grid1"/>
    <w:basedOn w:val="a5"/>
    <w:next w:val="afc"/>
    <w:uiPriority w:val="39"/>
    <w:qFormat/>
    <w:rsid w:val="00CB2233"/>
    <w:pPr>
      <w:spacing w:before="0" w:after="0"/>
      <w:ind w:left="0" w:firstLine="0"/>
    </w:pPr>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a3"/>
    <w:next w:val="a3"/>
    <w:link w:val="rProposalChar"/>
    <w:qFormat/>
    <w:rsid w:val="00CB2233"/>
    <w:pPr>
      <w:spacing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rsid w:val="00CB2233"/>
    <w:rPr>
      <w:rFonts w:ascii="Times New Roman" w:eastAsia="Malgun Gothic" w:hAnsi="Times New Roman"/>
      <w:i/>
      <w:kern w:val="2"/>
      <w:sz w:val="22"/>
      <w:szCs w:val="22"/>
      <w:lang w:eastAsia="ko-KR"/>
    </w:rPr>
  </w:style>
  <w:style w:type="character" w:customStyle="1" w:styleId="afffff1">
    <w:name w:val="メンション"/>
    <w:uiPriority w:val="99"/>
    <w:semiHidden/>
    <w:unhideWhenUsed/>
    <w:rsid w:val="00CB2233"/>
    <w:rPr>
      <w:color w:val="2B579A"/>
      <w:shd w:val="clear" w:color="auto" w:fill="E6E6E6"/>
    </w:rPr>
  </w:style>
  <w:style w:type="paragraph" w:customStyle="1" w:styleId="Proposalsub">
    <w:name w:val="Proposal_sub"/>
    <w:basedOn w:val="a3"/>
    <w:link w:val="ProposalsubChar"/>
    <w:qFormat/>
    <w:rsid w:val="00CB2233"/>
    <w:pPr>
      <w:numPr>
        <w:numId w:val="44"/>
      </w:numPr>
      <w:spacing w:after="120"/>
      <w:ind w:left="1167" w:hanging="283"/>
      <w:jc w:val="both"/>
    </w:pPr>
    <w:rPr>
      <w:rFonts w:eastAsia="Malgun Gothic"/>
      <w:kern w:val="2"/>
      <w:szCs w:val="22"/>
      <w:lang w:val="en-US" w:eastAsia="ko-KR"/>
    </w:rPr>
  </w:style>
  <w:style w:type="paragraph" w:customStyle="1" w:styleId="Proposalsubsub">
    <w:name w:val="Proposal_sub_sub"/>
    <w:basedOn w:val="a3"/>
    <w:link w:val="ProposalsubsubChar"/>
    <w:qFormat/>
    <w:rsid w:val="00CB2233"/>
    <w:pPr>
      <w:numPr>
        <w:ilvl w:val="1"/>
        <w:numId w:val="44"/>
      </w:numPr>
      <w:spacing w:after="120"/>
      <w:ind w:left="1593"/>
      <w:jc w:val="both"/>
    </w:pPr>
    <w:rPr>
      <w:rFonts w:eastAsia="Malgun Gothic"/>
      <w:kern w:val="2"/>
      <w:szCs w:val="22"/>
      <w:lang w:val="en-US" w:eastAsia="ko-KR"/>
    </w:rPr>
  </w:style>
  <w:style w:type="paragraph" w:customStyle="1" w:styleId="rProposalsub">
    <w:name w:val="rProposal_sub"/>
    <w:basedOn w:val="a3"/>
    <w:next w:val="a3"/>
    <w:link w:val="rProposalsubChar"/>
    <w:qFormat/>
    <w:rsid w:val="00CB2233"/>
    <w:pPr>
      <w:numPr>
        <w:numId w:val="16"/>
      </w:numPr>
      <w:spacing w:after="120"/>
      <w:jc w:val="both"/>
    </w:pPr>
    <w:rPr>
      <w:rFonts w:eastAsia="Malgun Gothic"/>
      <w:i/>
      <w:kern w:val="2"/>
      <w:sz w:val="22"/>
      <w:szCs w:val="22"/>
      <w:lang w:val="en-US" w:eastAsia="ko-KR"/>
    </w:rPr>
  </w:style>
  <w:style w:type="table" w:customStyle="1" w:styleId="GridTable4-Accent52">
    <w:name w:val="Grid Table 4 - Accent 52"/>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a6"/>
    <w:rsid w:val="00CB2233"/>
  </w:style>
  <w:style w:type="numbering" w:customStyle="1" w:styleId="StyleBulletedSymbolsymbolLeft025Hanging02512">
    <w:name w:val="Style Bulleted Symbol (symbol) Left:  0.25&quot; Hanging:  0.25&quot;12"/>
    <w:basedOn w:val="a6"/>
    <w:rsid w:val="00CB2233"/>
  </w:style>
  <w:style w:type="numbering" w:customStyle="1" w:styleId="StyleBulletedSymbolsymbolLeft025Hanging02522">
    <w:name w:val="Style Bulleted Symbol (symbol) Left:  0.25&quot; Hanging:  0.25&quot;22"/>
    <w:basedOn w:val="a6"/>
    <w:rsid w:val="00CB2233"/>
  </w:style>
  <w:style w:type="character" w:customStyle="1" w:styleId="rProposalsubChar">
    <w:name w:val="rProposal_sub Char"/>
    <w:link w:val="rProposalsub"/>
    <w:rsid w:val="00CB2233"/>
    <w:rPr>
      <w:rFonts w:ascii="Times New Roman" w:eastAsia="Malgun Gothic" w:hAnsi="Times New Roman"/>
      <w:i/>
      <w:kern w:val="2"/>
      <w:sz w:val="22"/>
      <w:szCs w:val="22"/>
      <w:lang w:eastAsia="ko-KR"/>
    </w:rPr>
  </w:style>
  <w:style w:type="numbering" w:customStyle="1" w:styleId="StyleBulletedSymbolsymbolLeft025Hanging02523">
    <w:name w:val="Style Bulleted Symbol (symbol) Left:  0.25&quot; Hanging:  0.25&quot;23"/>
    <w:basedOn w:val="a6"/>
    <w:rsid w:val="00CB2233"/>
  </w:style>
  <w:style w:type="paragraph" w:customStyle="1" w:styleId="ParagraphNumbering">
    <w:name w:val="Paragraph Numbering"/>
    <w:basedOn w:val="a3"/>
    <w:rsid w:val="00CB2233"/>
    <w:pPr>
      <w:numPr>
        <w:numId w:val="45"/>
      </w:numPr>
      <w:tabs>
        <w:tab w:val="left" w:pos="851"/>
      </w:tabs>
      <w:spacing w:before="0" w:after="0" w:line="360" w:lineRule="auto"/>
    </w:pPr>
    <w:rPr>
      <w:rFonts w:ascii="Arial" w:eastAsia="MS Mincho" w:hAnsi="Arial" w:cs="MS PGothic"/>
      <w:sz w:val="22"/>
      <w:szCs w:val="22"/>
      <w:lang w:val="en-US"/>
    </w:rPr>
  </w:style>
  <w:style w:type="numbering" w:customStyle="1" w:styleId="NoList3">
    <w:name w:val="No List3"/>
    <w:next w:val="a6"/>
    <w:uiPriority w:val="99"/>
    <w:semiHidden/>
    <w:unhideWhenUsed/>
    <w:rsid w:val="00CB2233"/>
  </w:style>
  <w:style w:type="paragraph" w:customStyle="1" w:styleId="CharChar1CharCharCharCharCharCharCharCharCharCharCharCharCharCharChar40">
    <w:name w:val="Char Char1 Char Char Char Char Char Char Char Char Char Char Char Char Char Char Char40"/>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3">
    <w:name w:val="Style Bulleted3"/>
    <w:rsid w:val="00CB2233"/>
  </w:style>
  <w:style w:type="character" w:customStyle="1" w:styleId="535">
    <w:name w:val="(文字) (文字)535"/>
    <w:semiHidden/>
    <w:rsid w:val="00CB2233"/>
    <w:rPr>
      <w:rFonts w:ascii="Times New Roman" w:hAnsi="Times New Roman"/>
      <w:lang w:eastAsia="en-US"/>
    </w:rPr>
  </w:style>
  <w:style w:type="numbering" w:customStyle="1" w:styleId="StyleBulletedSymbolsymbolLeft025Hanging03">
    <w:name w:val="Style Bulleted Symbol (symbol) Left:  0.25&quot; Hanging:  0.3"/>
    <w:basedOn w:val="a6"/>
    <w:rsid w:val="00CB2233"/>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CB2233"/>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a6"/>
    <w:rsid w:val="00CB2233"/>
  </w:style>
  <w:style w:type="numbering" w:customStyle="1" w:styleId="StyleBulletedSymbolsymbolLeft025Hanging02513">
    <w:name w:val="Style Bulleted Symbol (symbol) Left:  0.25&quot; Hanging:  0.25&quot;13"/>
    <w:basedOn w:val="a6"/>
    <w:rsid w:val="00CB2233"/>
  </w:style>
  <w:style w:type="numbering" w:customStyle="1" w:styleId="StyleBulletedSymbolsymbolLeft025Hanging02524">
    <w:name w:val="Style Bulleted Symbol (symbol) Left:  0.25&quot; Hanging:  0.25&quot;24"/>
    <w:basedOn w:val="a6"/>
    <w:rsid w:val="00CB2233"/>
  </w:style>
  <w:style w:type="character" w:customStyle="1" w:styleId="NOChar1">
    <w:name w:val="NO Char1"/>
    <w:rsid w:val="00CB2233"/>
    <w:rPr>
      <w:sz w:val="24"/>
      <w:lang w:eastAsia="en-US"/>
    </w:rPr>
  </w:style>
  <w:style w:type="character" w:customStyle="1" w:styleId="CommentaireCar">
    <w:name w:val="Commentaire Car"/>
    <w:rsid w:val="00CB2233"/>
    <w:rPr>
      <w:sz w:val="20"/>
      <w:szCs w:val="20"/>
    </w:rPr>
  </w:style>
  <w:style w:type="character" w:customStyle="1" w:styleId="citationref">
    <w:name w:val="citationref"/>
    <w:rsid w:val="00CB2233"/>
  </w:style>
  <w:style w:type="character" w:customStyle="1" w:styleId="mw-mmv-title">
    <w:name w:val="mw-mmv-title"/>
    <w:rsid w:val="00CB2233"/>
  </w:style>
  <w:style w:type="character" w:customStyle="1" w:styleId="legend-color">
    <w:name w:val="legend-color"/>
    <w:rsid w:val="00CB2233"/>
  </w:style>
  <w:style w:type="paragraph" w:customStyle="1" w:styleId="Equationlegend">
    <w:name w:val="Equation_legend"/>
    <w:basedOn w:val="affff2"/>
    <w:link w:val="EquationlegendChar"/>
    <w:rsid w:val="00CB2233"/>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CB2233"/>
    <w:rPr>
      <w:rFonts w:ascii="Times New Roman" w:eastAsia="Times New Roman" w:hAnsi="Times New Roman"/>
      <w:sz w:val="24"/>
      <w:lang w:eastAsia="en-US"/>
    </w:rPr>
  </w:style>
  <w:style w:type="numbering" w:customStyle="1" w:styleId="NoList4">
    <w:name w:val="No List4"/>
    <w:next w:val="a6"/>
    <w:uiPriority w:val="99"/>
    <w:semiHidden/>
    <w:rsid w:val="00CB2233"/>
  </w:style>
  <w:style w:type="paragraph" w:customStyle="1" w:styleId="CharChar1CharCharCharCharCharCharCharCharCharCharCharCharCharCharChar39">
    <w:name w:val="Char Char1 Char Char Char Char Char Char Char Char Char Char Char Char Char Char Char39"/>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4">
    <w:name w:val="Style Bulleted4"/>
    <w:rsid w:val="00CB2233"/>
  </w:style>
  <w:style w:type="character" w:customStyle="1" w:styleId="534">
    <w:name w:val="(文字) (文字)534"/>
    <w:semiHidden/>
    <w:rsid w:val="00CB2233"/>
    <w:rPr>
      <w:rFonts w:ascii="Times New Roman" w:hAnsi="Times New Roman"/>
      <w:lang w:eastAsia="en-US"/>
    </w:rPr>
  </w:style>
  <w:style w:type="numbering" w:customStyle="1" w:styleId="StyleBulletedSymbolsymbolLeft025Hanging04">
    <w:name w:val="Style Bulleted Symbol (symbol) Left:  0.25&quot; Hanging:  0.4"/>
    <w:basedOn w:val="a6"/>
    <w:rsid w:val="00CB2233"/>
  </w:style>
  <w:style w:type="table" w:customStyle="1" w:styleId="ColorfulList-Accent14">
    <w:name w:val="Colorful List - Accent 14"/>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a6"/>
    <w:rsid w:val="00CB2233"/>
  </w:style>
  <w:style w:type="numbering" w:customStyle="1" w:styleId="StyleBulletedSymbolsymbolLeft025Hanging02514">
    <w:name w:val="Style Bulleted Symbol (symbol) Left:  0.25&quot; Hanging:  0.25&quot;14"/>
    <w:basedOn w:val="a6"/>
    <w:rsid w:val="00CB2233"/>
  </w:style>
  <w:style w:type="numbering" w:customStyle="1" w:styleId="StyleBulletedSymbolsymbolLeft025Hanging02525">
    <w:name w:val="Style Bulleted Symbol (symbol) Left:  0.25&quot; Hanging:  0.25&quot;25"/>
    <w:basedOn w:val="a6"/>
    <w:rsid w:val="00CB2233"/>
  </w:style>
  <w:style w:type="numbering" w:customStyle="1" w:styleId="NoList5">
    <w:name w:val="No List5"/>
    <w:next w:val="a6"/>
    <w:uiPriority w:val="99"/>
    <w:semiHidden/>
    <w:unhideWhenUsed/>
    <w:rsid w:val="00CB2233"/>
  </w:style>
  <w:style w:type="paragraph" w:customStyle="1" w:styleId="CharChar1CharCharCharCharCharCharCharCharCharCharCharCharCharCharChar38">
    <w:name w:val="Char Char1 Char Char Char Char Char Char Char Char Char Char Char Char Char Char Char38"/>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5">
    <w:name w:val="Style Bulleted5"/>
    <w:rsid w:val="00CB2233"/>
  </w:style>
  <w:style w:type="character" w:customStyle="1" w:styleId="533">
    <w:name w:val="(文字) (文字)533"/>
    <w:semiHidden/>
    <w:rsid w:val="00CB2233"/>
    <w:rPr>
      <w:rFonts w:ascii="Times New Roman" w:hAnsi="Times New Roman"/>
      <w:lang w:eastAsia="en-US"/>
    </w:rPr>
  </w:style>
  <w:style w:type="numbering" w:customStyle="1" w:styleId="StyleBulletedSymbolsymbolLeft025Hanging05">
    <w:name w:val="Style Bulleted Symbol (symbol) Left:  0.25&quot; Hanging:  0.5"/>
    <w:basedOn w:val="a6"/>
    <w:rsid w:val="00CB2233"/>
  </w:style>
  <w:style w:type="table" w:customStyle="1" w:styleId="ColorfulList-Accent15">
    <w:name w:val="Colorful List - Accent 15"/>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d">
    <w:name w:val="访问过的超链接1"/>
    <w:rsid w:val="00CB2233"/>
    <w:rPr>
      <w:color w:val="800080"/>
      <w:kern w:val="2"/>
      <w:u w:val="single"/>
      <w:lang w:val="en-GB" w:eastAsia="zh-CN" w:bidi="ar-SA"/>
    </w:rPr>
  </w:style>
  <w:style w:type="paragraph" w:customStyle="1" w:styleId="1e">
    <w:name w:val="1"/>
    <w:next w:val="a3"/>
    <w:rsid w:val="00CB2233"/>
    <w:pPr>
      <w:keepNext/>
      <w:tabs>
        <w:tab w:val="num" w:pos="720"/>
      </w:tabs>
      <w:autoSpaceDE w:val="0"/>
      <w:autoSpaceDN w:val="0"/>
      <w:adjustRightInd w:val="0"/>
      <w:spacing w:before="0" w:after="0"/>
      <w:ind w:left="720" w:hanging="360"/>
      <w:jc w:val="both"/>
    </w:pPr>
    <w:rPr>
      <w:rFonts w:ascii="Times New Roman" w:eastAsia="Times New Roman" w:hAnsi="Times New Roman"/>
      <w:kern w:val="2"/>
      <w:lang w:val="en-GB"/>
    </w:rPr>
  </w:style>
  <w:style w:type="table" w:customStyle="1" w:styleId="GridTable4-Accent55">
    <w:name w:val="Grid Table 4 - Accent 55"/>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a6"/>
    <w:rsid w:val="00CB2233"/>
  </w:style>
  <w:style w:type="numbering" w:customStyle="1" w:styleId="StyleBulletedSymbolsymbolLeft025Hanging02515">
    <w:name w:val="Style Bulleted Symbol (symbol) Left:  0.25&quot; Hanging:  0.25&quot;15"/>
    <w:basedOn w:val="a6"/>
    <w:rsid w:val="00CB2233"/>
  </w:style>
  <w:style w:type="numbering" w:customStyle="1" w:styleId="StyleBulletedSymbolsymbolLeft025Hanging02526">
    <w:name w:val="Style Bulleted Symbol (symbol) Left:  0.25&quot; Hanging:  0.25&quot;26"/>
    <w:basedOn w:val="a6"/>
    <w:rsid w:val="00CB2233"/>
  </w:style>
  <w:style w:type="paragraph" w:customStyle="1" w:styleId="Eqn">
    <w:name w:val="Eqn"/>
    <w:basedOn w:val="a3"/>
    <w:qFormat/>
    <w:rsid w:val="00CB2233"/>
    <w:pPr>
      <w:tabs>
        <w:tab w:val="center" w:pos="4608"/>
        <w:tab w:val="right" w:pos="9216"/>
      </w:tabs>
      <w:autoSpaceDE w:val="0"/>
      <w:autoSpaceDN w:val="0"/>
      <w:adjustRightInd w:val="0"/>
      <w:snapToGrid w:val="0"/>
      <w:spacing w:before="0" w:after="120"/>
      <w:jc w:val="both"/>
    </w:pPr>
    <w:rPr>
      <w:sz w:val="22"/>
      <w:szCs w:val="22"/>
      <w:lang w:val="en-US"/>
    </w:rPr>
  </w:style>
  <w:style w:type="paragraph" w:customStyle="1" w:styleId="tablecol">
    <w:name w:val="tablecol"/>
    <w:basedOn w:val="tablecell0"/>
    <w:qFormat/>
    <w:rsid w:val="00CB2233"/>
    <w:pPr>
      <w:spacing w:before="20" w:after="20"/>
      <w:jc w:val="center"/>
    </w:pPr>
    <w:rPr>
      <w:b/>
      <w:sz w:val="22"/>
      <w:szCs w:val="22"/>
    </w:rPr>
  </w:style>
  <w:style w:type="paragraph" w:customStyle="1" w:styleId="ydp76149c4fyiv9573453272msolistparagraph">
    <w:name w:val="ydp76149c4fyiv9573453272msolistparagraph"/>
    <w:basedOn w:val="a3"/>
    <w:uiPriority w:val="99"/>
    <w:rsid w:val="00CB2233"/>
    <w:pPr>
      <w:spacing w:before="100" w:beforeAutospacing="1" w:after="100" w:afterAutospacing="1"/>
    </w:pPr>
    <w:rPr>
      <w:rFonts w:eastAsia="Calibri"/>
      <w:sz w:val="24"/>
      <w:szCs w:val="24"/>
      <w:lang w:val="en-US" w:eastAsia="en-US"/>
    </w:rPr>
  </w:style>
  <w:style w:type="character" w:customStyle="1" w:styleId="MTConvertedEquation">
    <w:name w:val="MTConvertedEquation"/>
    <w:rsid w:val="00CB2233"/>
    <w:rPr>
      <w:lang w:eastAsia="zh-CN"/>
    </w:rPr>
  </w:style>
  <w:style w:type="character" w:customStyle="1" w:styleId="gmail-il">
    <w:name w:val="gmail-il"/>
    <w:rsid w:val="00CB2233"/>
  </w:style>
  <w:style w:type="paragraph" w:customStyle="1" w:styleId="gmail-m-6486197391449858303msolistparagraph">
    <w:name w:val="gmail-m-6486197391449858303msolistparagraph"/>
    <w:basedOn w:val="a3"/>
    <w:rsid w:val="00CB2233"/>
    <w:pPr>
      <w:spacing w:before="100" w:beforeAutospacing="1" w:after="100" w:afterAutospacing="1"/>
    </w:pPr>
    <w:rPr>
      <w:rFonts w:eastAsia="Times New Roman"/>
      <w:sz w:val="24"/>
      <w:szCs w:val="24"/>
      <w:lang w:val="en-US" w:eastAsia="zh-CN"/>
    </w:rPr>
  </w:style>
  <w:style w:type="numbering" w:customStyle="1" w:styleId="110">
    <w:name w:val="无列表11"/>
    <w:next w:val="a6"/>
    <w:uiPriority w:val="99"/>
    <w:semiHidden/>
    <w:unhideWhenUsed/>
    <w:rsid w:val="00CB2233"/>
  </w:style>
  <w:style w:type="character" w:customStyle="1" w:styleId="afffff2">
    <w:name w:val="上角标"/>
    <w:rsid w:val="00CB2233"/>
    <w:rPr>
      <w:vertAlign w:val="superscript"/>
    </w:rPr>
  </w:style>
  <w:style w:type="character" w:customStyle="1" w:styleId="afffff3">
    <w:name w:val="下角标"/>
    <w:rsid w:val="00CB2233"/>
    <w:rPr>
      <w:vertAlign w:val="subscript"/>
    </w:rPr>
  </w:style>
  <w:style w:type="character" w:customStyle="1" w:styleId="afffff4">
    <w:name w:val="正文字符"/>
    <w:rsid w:val="00CB2233"/>
    <w:rPr>
      <w:rFonts w:ascii="Times New Roman" w:eastAsia="宋体" w:hAnsi="Times New Roman"/>
      <w:spacing w:val="6"/>
      <w:position w:val="0"/>
      <w:sz w:val="26"/>
    </w:rPr>
  </w:style>
  <w:style w:type="paragraph" w:customStyle="1" w:styleId="2f4">
    <w:name w:val="标题2"/>
    <w:basedOn w:val="a3"/>
    <w:rsid w:val="00CB2233"/>
    <w:pPr>
      <w:widowControl w:val="0"/>
      <w:autoSpaceDE w:val="0"/>
      <w:autoSpaceDN w:val="0"/>
      <w:adjustRightInd w:val="0"/>
      <w:spacing w:before="0" w:after="0" w:line="360" w:lineRule="auto"/>
    </w:pPr>
    <w:rPr>
      <w:rFonts w:ascii="宋体"/>
      <w:sz w:val="24"/>
      <w:lang w:val="en-US" w:eastAsia="zh-CN"/>
    </w:rPr>
  </w:style>
  <w:style w:type="paragraph" w:customStyle="1" w:styleId="afffff5">
    <w:name w:val="缺省文本"/>
    <w:basedOn w:val="a3"/>
    <w:link w:val="Char2"/>
    <w:rsid w:val="00CB2233"/>
    <w:pPr>
      <w:widowControl w:val="0"/>
      <w:autoSpaceDE w:val="0"/>
      <w:autoSpaceDN w:val="0"/>
      <w:adjustRightInd w:val="0"/>
      <w:spacing w:before="0" w:after="0" w:line="360" w:lineRule="auto"/>
    </w:pPr>
    <w:rPr>
      <w:sz w:val="21"/>
      <w:lang w:val="en-US" w:eastAsia="zh-CN"/>
    </w:rPr>
  </w:style>
  <w:style w:type="character" w:customStyle="1" w:styleId="Char2">
    <w:name w:val="缺省文本 Char"/>
    <w:link w:val="afffff5"/>
    <w:rsid w:val="00CB2233"/>
    <w:rPr>
      <w:rFonts w:ascii="Times New Roman" w:hAnsi="Times New Roman"/>
      <w:sz w:val="21"/>
    </w:rPr>
  </w:style>
  <w:style w:type="paragraph" w:customStyle="1" w:styleId="afffff6">
    <w:name w:val="编写建议"/>
    <w:basedOn w:val="a3"/>
    <w:rsid w:val="00CB2233"/>
    <w:pPr>
      <w:widowControl w:val="0"/>
      <w:autoSpaceDE w:val="0"/>
      <w:autoSpaceDN w:val="0"/>
      <w:adjustRightInd w:val="0"/>
      <w:spacing w:before="0" w:after="0" w:line="360" w:lineRule="auto"/>
      <w:ind w:left="1134"/>
      <w:jc w:val="both"/>
    </w:pPr>
    <w:rPr>
      <w:i/>
      <w:color w:val="0000FF"/>
      <w:sz w:val="21"/>
      <w:lang w:val="en-US" w:eastAsia="zh-CN"/>
    </w:rPr>
  </w:style>
  <w:style w:type="paragraph" w:customStyle="1" w:styleId="afffff7">
    <w:name w:val="样式 编写建议"/>
    <w:basedOn w:val="a3"/>
    <w:next w:val="afffff8"/>
    <w:autoRedefine/>
    <w:rsid w:val="00CB2233"/>
    <w:pPr>
      <w:widowControl w:val="0"/>
      <w:autoSpaceDE w:val="0"/>
      <w:autoSpaceDN w:val="0"/>
      <w:adjustRightInd w:val="0"/>
      <w:spacing w:before="0" w:after="0" w:line="360" w:lineRule="auto"/>
      <w:jc w:val="both"/>
    </w:pPr>
    <w:rPr>
      <w:rFonts w:eastAsia="楷体_GB2312"/>
      <w:iCs/>
      <w:color w:val="000000"/>
      <w:sz w:val="21"/>
      <w:lang w:val="en-US" w:eastAsia="zh-CN"/>
    </w:rPr>
  </w:style>
  <w:style w:type="paragraph" w:styleId="afffff8">
    <w:name w:val="Body Text First Indent"/>
    <w:basedOn w:val="af4"/>
    <w:link w:val="afffff9"/>
    <w:locked/>
    <w:rsid w:val="00CB2233"/>
    <w:pPr>
      <w:widowControl w:val="0"/>
      <w:adjustRightInd w:val="0"/>
      <w:spacing w:before="0" w:after="120" w:line="460" w:lineRule="exact"/>
      <w:ind w:firstLineChars="100" w:firstLine="420"/>
      <w:textAlignment w:val="baseline"/>
    </w:pPr>
    <w:rPr>
      <w:rFonts w:ascii="Times New Roman" w:eastAsia="楷体" w:hAnsi="Times New Roman"/>
      <w:kern w:val="28"/>
      <w:sz w:val="28"/>
      <w:lang w:val="en-US" w:eastAsia="zh-CN"/>
    </w:rPr>
  </w:style>
  <w:style w:type="character" w:customStyle="1" w:styleId="afffff9">
    <w:name w:val="正文文本首行缩进 字符"/>
    <w:basedOn w:val="af5"/>
    <w:link w:val="afffff8"/>
    <w:rsid w:val="00CB2233"/>
    <w:rPr>
      <w:rFonts w:ascii="Times New Roman" w:eastAsia="楷体" w:hAnsi="Times New Roman" w:cs="Times New Roman"/>
      <w:kern w:val="28"/>
      <w:sz w:val="28"/>
      <w:lang w:val="en-GB" w:eastAsia="en-US" w:bidi="ar-SA"/>
    </w:rPr>
  </w:style>
  <w:style w:type="paragraph" w:customStyle="1" w:styleId="ParaCharCharCharCharCharCharCharCharCharChar">
    <w:name w:val="默认段落字体 Para Char Char Char Char Char Char Char Char Char Char"/>
    <w:basedOn w:val="afe"/>
    <w:autoRedefine/>
    <w:rsid w:val="00CB2233"/>
    <w:pPr>
      <w:widowControl w:val="0"/>
      <w:adjustRightInd w:val="0"/>
      <w:spacing w:before="0" w:after="0" w:line="436" w:lineRule="exact"/>
      <w:ind w:left="357"/>
      <w:outlineLvl w:val="3"/>
    </w:pPr>
    <w:rPr>
      <w:rFonts w:ascii="Arial" w:eastAsia="黑体" w:hAnsi="Arial" w:cs="Arial"/>
      <w:snapToGrid w:val="0"/>
      <w:sz w:val="21"/>
      <w:szCs w:val="21"/>
      <w:lang w:val="en-US" w:eastAsia="zh-CN"/>
    </w:rPr>
  </w:style>
  <w:style w:type="paragraph" w:customStyle="1" w:styleId="afffffa">
    <w:name w:val="È±Ê¡ÎÄ±¾"/>
    <w:basedOn w:val="a3"/>
    <w:rsid w:val="00CB2233"/>
    <w:pPr>
      <w:overflowPunct w:val="0"/>
      <w:autoSpaceDE w:val="0"/>
      <w:autoSpaceDN w:val="0"/>
      <w:adjustRightInd w:val="0"/>
      <w:spacing w:before="0" w:after="0"/>
      <w:textAlignment w:val="baseline"/>
    </w:pPr>
    <w:rPr>
      <w:sz w:val="24"/>
      <w:lang w:val="en-US" w:eastAsia="zh-CN"/>
    </w:rPr>
  </w:style>
  <w:style w:type="paragraph" w:customStyle="1" w:styleId="ParaChar">
    <w:name w:val="默认段落字体 Para Char"/>
    <w:basedOn w:val="a3"/>
    <w:rsid w:val="00CB2233"/>
    <w:pPr>
      <w:keepNext/>
      <w:widowControl w:val="0"/>
      <w:autoSpaceDE w:val="0"/>
      <w:autoSpaceDN w:val="0"/>
      <w:adjustRightInd w:val="0"/>
      <w:spacing w:before="0" w:after="0"/>
    </w:pPr>
    <w:rPr>
      <w:lang w:val="en-US" w:eastAsia="zh-CN"/>
    </w:rPr>
  </w:style>
  <w:style w:type="paragraph" w:customStyle="1" w:styleId="Char10">
    <w:name w:val="Char1"/>
    <w:basedOn w:val="a3"/>
    <w:rsid w:val="00CB2233"/>
    <w:pPr>
      <w:spacing w:before="0" w:after="160" w:line="240" w:lineRule="exact"/>
    </w:pPr>
    <w:rPr>
      <w:rFonts w:ascii="Verdana" w:hAnsi="Verdana"/>
      <w:lang w:val="en-US" w:eastAsia="en-US"/>
    </w:rPr>
  </w:style>
  <w:style w:type="paragraph" w:customStyle="1" w:styleId="a">
    <w:name w:val="图号"/>
    <w:basedOn w:val="a3"/>
    <w:rsid w:val="00CB2233"/>
    <w:pPr>
      <w:widowControl w:val="0"/>
      <w:numPr>
        <w:numId w:val="46"/>
      </w:numPr>
      <w:tabs>
        <w:tab w:val="clear" w:pos="720"/>
      </w:tabs>
      <w:autoSpaceDE w:val="0"/>
      <w:autoSpaceDN w:val="0"/>
      <w:adjustRightInd w:val="0"/>
      <w:spacing w:before="105" w:after="0" w:line="360" w:lineRule="auto"/>
      <w:ind w:left="420" w:hanging="420"/>
      <w:jc w:val="center"/>
    </w:pPr>
    <w:rPr>
      <w:sz w:val="21"/>
      <w:szCs w:val="21"/>
      <w:lang w:val="en-US" w:eastAsia="zh-CN"/>
    </w:rPr>
  </w:style>
  <w:style w:type="paragraph" w:customStyle="1" w:styleId="3c">
    <w:name w:val="标题3"/>
    <w:basedOn w:val="a3"/>
    <w:rsid w:val="00CB2233"/>
    <w:pPr>
      <w:widowControl w:val="0"/>
      <w:autoSpaceDE w:val="0"/>
      <w:autoSpaceDN w:val="0"/>
      <w:adjustRightInd w:val="0"/>
      <w:spacing w:before="0" w:after="0" w:line="360" w:lineRule="auto"/>
      <w:ind w:left="1134"/>
      <w:jc w:val="both"/>
    </w:pPr>
    <w:rPr>
      <w:i/>
      <w:color w:val="0000FF"/>
      <w:sz w:val="21"/>
      <w:u w:color="EEECE1"/>
      <w:lang w:val="en-US" w:eastAsia="zh-CN"/>
    </w:rPr>
  </w:style>
  <w:style w:type="table" w:customStyle="1" w:styleId="111">
    <w:name w:val="网格型11"/>
    <w:basedOn w:val="a5"/>
    <w:next w:val="afc"/>
    <w:rsid w:val="00CB2233"/>
    <w:pPr>
      <w:widowControl w:val="0"/>
      <w:spacing w:before="0" w:after="0"/>
      <w:ind w:left="0" w:firstLine="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b">
    <w:name w:val="表头文本"/>
    <w:rsid w:val="00CB2233"/>
    <w:pPr>
      <w:spacing w:before="0" w:after="0"/>
      <w:ind w:left="0" w:firstLine="0"/>
      <w:jc w:val="center"/>
    </w:pPr>
    <w:rPr>
      <w:rFonts w:ascii="Arial" w:hAnsi="Arial"/>
      <w:b/>
      <w:color w:val="1F497D"/>
      <w:sz w:val="21"/>
      <w:szCs w:val="21"/>
      <w:u w:color="EEECE1"/>
    </w:rPr>
  </w:style>
  <w:style w:type="paragraph" w:customStyle="1" w:styleId="GB2312242">
    <w:name w:val="楷体_GB2312 （正文）四号 行距: 固定值 24 磅 首行缩进:  2 字符"/>
    <w:basedOn w:val="a3"/>
    <w:qFormat/>
    <w:rsid w:val="00CB2233"/>
    <w:pPr>
      <w:widowControl w:val="0"/>
      <w:spacing w:before="0" w:after="0" w:line="480" w:lineRule="exact"/>
      <w:ind w:firstLineChars="200" w:firstLine="560"/>
      <w:jc w:val="both"/>
    </w:pPr>
    <w:rPr>
      <w:rFonts w:ascii="楷体_GB2312" w:eastAsia="楷体_GB2312" w:hAnsi="楷体_GB2312" w:cs="宋体"/>
      <w:color w:val="000000"/>
      <w:kern w:val="2"/>
      <w:sz w:val="28"/>
      <w:u w:color="EEECE1"/>
      <w:lang w:val="en-US" w:eastAsia="zh-CN"/>
    </w:rPr>
  </w:style>
  <w:style w:type="paragraph" w:customStyle="1" w:styleId="afffffc">
    <w:name w:val="表头样式"/>
    <w:basedOn w:val="a3"/>
    <w:rsid w:val="00CB2233"/>
    <w:pPr>
      <w:keepNext/>
      <w:autoSpaceDE w:val="0"/>
      <w:autoSpaceDN w:val="0"/>
      <w:adjustRightInd w:val="0"/>
      <w:spacing w:before="0" w:after="0" w:line="360" w:lineRule="auto"/>
      <w:jc w:val="center"/>
    </w:pPr>
    <w:rPr>
      <w:rFonts w:ascii="Arial" w:hAnsi="Arial"/>
      <w:b/>
      <w:sz w:val="21"/>
      <w:szCs w:val="21"/>
      <w:u w:color="EEECE1"/>
      <w:lang w:val="en-US" w:eastAsia="zh-CN"/>
    </w:rPr>
  </w:style>
  <w:style w:type="table" w:customStyle="1" w:styleId="1f">
    <w:name w:val="网格型浅色1"/>
    <w:basedOn w:val="a5"/>
    <w:next w:val="TableGridLight1"/>
    <w:uiPriority w:val="40"/>
    <w:rsid w:val="00CB2233"/>
    <w:pPr>
      <w:spacing w:before="0" w:after="0"/>
      <w:ind w:left="0" w:firstLine="0"/>
    </w:pPr>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a5"/>
    <w:uiPriority w:val="40"/>
    <w:rsid w:val="00CB2233"/>
    <w:pPr>
      <w:spacing w:before="0" w:after="0"/>
      <w:ind w:left="0" w:firstLine="0"/>
    </w:pPr>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f5">
    <w:name w:val="无列表2"/>
    <w:next w:val="a6"/>
    <w:uiPriority w:val="99"/>
    <w:semiHidden/>
    <w:unhideWhenUsed/>
    <w:rsid w:val="00CB2233"/>
  </w:style>
  <w:style w:type="paragraph" w:customStyle="1" w:styleId="810">
    <w:name w:val="目录 81"/>
    <w:basedOn w:val="TOC1"/>
    <w:next w:val="TOC8"/>
    <w:uiPriority w:val="39"/>
    <w:rsid w:val="00CB2233"/>
    <w:pPr>
      <w:spacing w:before="180"/>
      <w:ind w:left="2693" w:hanging="2693"/>
    </w:pPr>
    <w:rPr>
      <w:b/>
      <w:u w:color="EEECE1"/>
      <w:lang w:val="en-GB" w:eastAsia="en-US"/>
    </w:rPr>
  </w:style>
  <w:style w:type="paragraph" w:customStyle="1" w:styleId="51b">
    <w:name w:val="目录 51"/>
    <w:basedOn w:val="TOC4"/>
    <w:next w:val="TOC5"/>
    <w:uiPriority w:val="39"/>
    <w:rsid w:val="00CB2233"/>
    <w:pPr>
      <w:ind w:left="1701" w:hanging="1701"/>
    </w:pPr>
    <w:rPr>
      <w:lang w:val="en-GB" w:eastAsia="en-US"/>
    </w:rPr>
  </w:style>
  <w:style w:type="paragraph" w:customStyle="1" w:styleId="411">
    <w:name w:val="目录 41"/>
    <w:basedOn w:val="TOC3"/>
    <w:next w:val="TOC4"/>
    <w:uiPriority w:val="39"/>
    <w:rsid w:val="00CB2233"/>
    <w:pPr>
      <w:ind w:left="1418" w:hanging="1418"/>
    </w:pPr>
    <w:rPr>
      <w:u w:color="EEECE1"/>
      <w:lang w:val="en-GB" w:eastAsia="en-US"/>
    </w:rPr>
  </w:style>
  <w:style w:type="paragraph" w:customStyle="1" w:styleId="610">
    <w:name w:val="目录 61"/>
    <w:basedOn w:val="TOC5"/>
    <w:next w:val="a3"/>
    <w:uiPriority w:val="39"/>
    <w:rsid w:val="00CB2233"/>
    <w:pPr>
      <w:ind w:left="1985" w:hanging="1985"/>
    </w:pPr>
    <w:rPr>
      <w:lang w:val="en-GB" w:eastAsia="en-US"/>
    </w:rPr>
  </w:style>
  <w:style w:type="paragraph" w:customStyle="1" w:styleId="711">
    <w:name w:val="目录 71"/>
    <w:basedOn w:val="TOC6"/>
    <w:next w:val="a3"/>
    <w:uiPriority w:val="39"/>
    <w:rsid w:val="00CB2233"/>
    <w:pPr>
      <w:ind w:left="2268" w:hanging="2268"/>
    </w:pPr>
    <w:rPr>
      <w:lang w:val="en-GB" w:eastAsia="en-US"/>
    </w:rPr>
  </w:style>
  <w:style w:type="table" w:customStyle="1" w:styleId="2f6">
    <w:name w:val="网格型2"/>
    <w:basedOn w:val="a5"/>
    <w:next w:val="afc"/>
    <w:uiPriority w:val="39"/>
    <w:qFormat/>
    <w:rsid w:val="00CB2233"/>
    <w:pPr>
      <w:spacing w:before="0" w:after="0"/>
      <w:ind w:left="0" w:firstLine="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无列表3"/>
    <w:next w:val="a6"/>
    <w:uiPriority w:val="99"/>
    <w:semiHidden/>
    <w:unhideWhenUsed/>
    <w:rsid w:val="00CB2233"/>
  </w:style>
  <w:style w:type="numbering" w:customStyle="1" w:styleId="1110">
    <w:name w:val="无列表111"/>
    <w:next w:val="a6"/>
    <w:uiPriority w:val="99"/>
    <w:semiHidden/>
    <w:unhideWhenUsed/>
    <w:rsid w:val="00CB2233"/>
  </w:style>
  <w:style w:type="table" w:customStyle="1" w:styleId="3e">
    <w:name w:val="网格型3"/>
    <w:basedOn w:val="a5"/>
    <w:next w:val="afc"/>
    <w:uiPriority w:val="39"/>
    <w:rsid w:val="00CB2233"/>
    <w:pPr>
      <w:widowControl w:val="0"/>
      <w:autoSpaceDE w:val="0"/>
      <w:autoSpaceDN w:val="0"/>
      <w:adjustRightInd w:val="0"/>
      <w:spacing w:before="0" w:after="120"/>
      <w:ind w:left="0" w:firstLine="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6"/>
    <w:uiPriority w:val="99"/>
    <w:semiHidden/>
    <w:unhideWhenUsed/>
    <w:rsid w:val="00CB2233"/>
  </w:style>
  <w:style w:type="table" w:customStyle="1" w:styleId="112">
    <w:name w:val="网格型浅色11"/>
    <w:basedOn w:val="a5"/>
    <w:next w:val="TableGridLight1"/>
    <w:uiPriority w:val="40"/>
    <w:rsid w:val="00CB2233"/>
    <w:pPr>
      <w:spacing w:before="0" w:after="0"/>
      <w:ind w:left="0" w:firstLine="0"/>
    </w:pPr>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7">
    <w:name w:val="网格型浅色2"/>
    <w:basedOn w:val="a5"/>
    <w:next w:val="TableGridLight1"/>
    <w:uiPriority w:val="40"/>
    <w:rsid w:val="00CB2233"/>
    <w:pPr>
      <w:spacing w:before="0" w:after="0"/>
      <w:ind w:left="0" w:firstLine="0"/>
    </w:pPr>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a6"/>
    <w:uiPriority w:val="99"/>
    <w:semiHidden/>
    <w:unhideWhenUsed/>
    <w:rsid w:val="00CB2233"/>
  </w:style>
  <w:style w:type="table" w:customStyle="1" w:styleId="211">
    <w:name w:val="网格型21"/>
    <w:basedOn w:val="a5"/>
    <w:next w:val="afc"/>
    <w:uiPriority w:val="39"/>
    <w:qFormat/>
    <w:rsid w:val="00CB2233"/>
    <w:pPr>
      <w:spacing w:before="0" w:after="0"/>
      <w:ind w:left="0" w:firstLine="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
    <w:name w:val="网格型浅色3"/>
    <w:basedOn w:val="a5"/>
    <w:next w:val="TableGridLight1"/>
    <w:uiPriority w:val="40"/>
    <w:rsid w:val="00CB2233"/>
    <w:pPr>
      <w:spacing w:before="0" w:after="0"/>
      <w:ind w:left="0" w:firstLine="0"/>
    </w:pPr>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2">
    <w:name w:val="(文字) (文字)532"/>
    <w:semiHidden/>
    <w:rsid w:val="00CB2233"/>
    <w:rPr>
      <w:rFonts w:ascii="Times New Roman" w:hAnsi="Times New Roman"/>
      <w:lang w:eastAsia="en-US"/>
    </w:rPr>
  </w:style>
  <w:style w:type="table" w:customStyle="1" w:styleId="TableGrid2">
    <w:name w:val="Table Grid2"/>
    <w:basedOn w:val="a5"/>
    <w:next w:val="afc"/>
    <w:rsid w:val="00CB2233"/>
    <w:pPr>
      <w:spacing w:before="0"/>
      <w:ind w:left="0" w:firstLine="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a3"/>
    <w:uiPriority w:val="34"/>
    <w:qFormat/>
    <w:rsid w:val="00CB2233"/>
    <w:pPr>
      <w:widowControl w:val="0"/>
      <w:overflowPunct w:val="0"/>
      <w:autoSpaceDE w:val="0"/>
      <w:autoSpaceDN w:val="0"/>
      <w:adjustRightInd w:val="0"/>
      <w:spacing w:before="0" w:after="0"/>
      <w:ind w:firstLineChars="200" w:firstLine="420"/>
      <w:jc w:val="both"/>
    </w:pPr>
    <w:rPr>
      <w:kern w:val="2"/>
      <w:sz w:val="21"/>
      <w:szCs w:val="24"/>
      <w:lang w:val="en-US" w:eastAsia="en-US"/>
    </w:rPr>
  </w:style>
  <w:style w:type="paragraph" w:customStyle="1" w:styleId="rProposalsubsub">
    <w:name w:val="rProposal_sub_sub"/>
    <w:basedOn w:val="Proposalsubsub"/>
    <w:link w:val="rProposalsubsubChar"/>
    <w:qFormat/>
    <w:rsid w:val="00CB2233"/>
    <w:pPr>
      <w:tabs>
        <w:tab w:val="left" w:pos="1701"/>
      </w:tabs>
      <w:ind w:left="1985" w:hanging="425"/>
    </w:pPr>
    <w:rPr>
      <w:i/>
      <w:sz w:val="22"/>
    </w:rPr>
  </w:style>
  <w:style w:type="character" w:customStyle="1" w:styleId="rProposalsubsubChar">
    <w:name w:val="rProposal_sub_sub Char"/>
    <w:link w:val="rProposalsubsub"/>
    <w:rsid w:val="00CB2233"/>
    <w:rPr>
      <w:rFonts w:ascii="Times New Roman" w:eastAsia="Malgun Gothic" w:hAnsi="Times New Roman"/>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1">
    <w:name w:val="(文字) (文字)531"/>
    <w:semiHidden/>
    <w:rsid w:val="00CB2233"/>
    <w:rPr>
      <w:rFonts w:ascii="Times New Roman" w:hAnsi="Times New Roman"/>
      <w:lang w:eastAsia="en-US"/>
    </w:rPr>
  </w:style>
  <w:style w:type="paragraph" w:customStyle="1" w:styleId="3f0">
    <w:name w:val="목록 단락3"/>
    <w:basedOn w:val="a3"/>
    <w:uiPriority w:val="34"/>
    <w:qFormat/>
    <w:rsid w:val="00CB2233"/>
    <w:pPr>
      <w:spacing w:before="0" w:after="0"/>
      <w:ind w:left="720"/>
      <w:contextualSpacing/>
      <w:jc w:val="both"/>
    </w:pPr>
    <w:rPr>
      <w:rFonts w:ascii="Calibri" w:eastAsia="Malgun Gothic" w:hAnsi="Calibri"/>
      <w:sz w:val="22"/>
      <w:szCs w:val="22"/>
      <w:lang w:val="en-US" w:eastAsia="en-US"/>
    </w:rPr>
  </w:style>
  <w:style w:type="paragraph" w:customStyle="1" w:styleId="reference0">
    <w:name w:val="reference"/>
    <w:basedOn w:val="a3"/>
    <w:uiPriority w:val="99"/>
    <w:qFormat/>
    <w:rsid w:val="00CB2233"/>
    <w:pPr>
      <w:widowControl w:val="0"/>
      <w:numPr>
        <w:numId w:val="47"/>
      </w:numPr>
      <w:autoSpaceDE w:val="0"/>
      <w:autoSpaceDN w:val="0"/>
      <w:adjustRightInd w:val="0"/>
      <w:spacing w:before="0" w:after="60"/>
      <w:jc w:val="both"/>
    </w:pPr>
    <w:rPr>
      <w:rFonts w:ascii="Calibri" w:eastAsia="Times New Roman" w:hAnsi="Calibri"/>
      <w:sz w:val="22"/>
      <w:szCs w:val="22"/>
      <w:lang w:val="en-US" w:eastAsia="en-US"/>
    </w:rPr>
  </w:style>
  <w:style w:type="numbering" w:customStyle="1" w:styleId="NoList6">
    <w:name w:val="No List6"/>
    <w:next w:val="a6"/>
    <w:uiPriority w:val="99"/>
    <w:semiHidden/>
    <w:rsid w:val="00CB2233"/>
  </w:style>
  <w:style w:type="paragraph" w:customStyle="1" w:styleId="CharChar1CharCharCharCharCharCharCharCharCharCharCharCharCharCharChar35">
    <w:name w:val="Char Char1 Char Char Char Char Char Char Char Char Char Char Char Char Char Char Char35"/>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6">
    <w:name w:val="Style Bulleted6"/>
    <w:rsid w:val="00CB2233"/>
  </w:style>
  <w:style w:type="character" w:customStyle="1" w:styleId="5300">
    <w:name w:val="(文字) (文字)530"/>
    <w:semiHidden/>
    <w:rsid w:val="00CB2233"/>
    <w:rPr>
      <w:rFonts w:ascii="Times New Roman" w:hAnsi="Times New Roman"/>
      <w:lang w:eastAsia="en-US"/>
    </w:rPr>
  </w:style>
  <w:style w:type="numbering" w:customStyle="1" w:styleId="StyleBulletedSymbolsymbolLeft025Hanging06">
    <w:name w:val="Style Bulleted Symbol (symbol) Left:  0.25&quot; Hanging:  0.6"/>
    <w:basedOn w:val="a6"/>
    <w:rsid w:val="00CB2233"/>
  </w:style>
  <w:style w:type="table" w:customStyle="1" w:styleId="ColorfulList-Accent16">
    <w:name w:val="Colorful List - Accent 16"/>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a6"/>
    <w:rsid w:val="00CB2233"/>
  </w:style>
  <w:style w:type="numbering" w:customStyle="1" w:styleId="StyleBulletedSymbolsymbolLeft025Hanging02516">
    <w:name w:val="Style Bulleted Symbol (symbol) Left:  0.25&quot; Hanging:  0.25&quot;16"/>
    <w:basedOn w:val="a6"/>
    <w:rsid w:val="00CB2233"/>
  </w:style>
  <w:style w:type="numbering" w:customStyle="1" w:styleId="StyleBulletedSymbolsymbolLeft025Hanging02527">
    <w:name w:val="Style Bulleted Symbol (symbol) Left:  0.25&quot; Hanging:  0.25&quot;27"/>
    <w:basedOn w:val="a6"/>
    <w:rsid w:val="00CB2233"/>
  </w:style>
  <w:style w:type="numbering" w:customStyle="1" w:styleId="StyleBulletedSymbolsymbolLeft025Hanging0259">
    <w:name w:val="Style Bulleted Symbol (symbol) Left:  0.25&quot; Hanging:  0.25&quot;9"/>
    <w:basedOn w:val="a6"/>
    <w:rsid w:val="00CB2233"/>
  </w:style>
  <w:style w:type="numbering" w:customStyle="1" w:styleId="3GPPListofBullets">
    <w:name w:val="3GPP List of Bullets"/>
    <w:rsid w:val="00CB2233"/>
    <w:pPr>
      <w:numPr>
        <w:numId w:val="48"/>
      </w:numPr>
    </w:pPr>
  </w:style>
  <w:style w:type="paragraph" w:customStyle="1" w:styleId="3GPPText">
    <w:name w:val="3GPP Text"/>
    <w:basedOn w:val="a3"/>
    <w:link w:val="3GPPTextChar"/>
    <w:qFormat/>
    <w:rsid w:val="00CB2233"/>
    <w:pPr>
      <w:overflowPunct w:val="0"/>
      <w:autoSpaceDE w:val="0"/>
      <w:autoSpaceDN w:val="0"/>
      <w:adjustRightInd w:val="0"/>
      <w:jc w:val="both"/>
      <w:textAlignment w:val="baseline"/>
    </w:pPr>
    <w:rPr>
      <w:rFonts w:eastAsia="Times New Roman"/>
      <w:sz w:val="22"/>
      <w:lang w:val="en-US" w:eastAsia="en-GB"/>
    </w:rPr>
  </w:style>
  <w:style w:type="character" w:customStyle="1" w:styleId="3GPPTextChar">
    <w:name w:val="3GPP Text Char"/>
    <w:link w:val="3GPPText"/>
    <w:qFormat/>
    <w:rsid w:val="00CB2233"/>
    <w:rPr>
      <w:rFonts w:ascii="Times New Roman" w:eastAsia="Times New Roman" w:hAnsi="Times New Roman"/>
      <w:sz w:val="22"/>
      <w:lang w:eastAsia="en-GB"/>
    </w:rPr>
  </w:style>
  <w:style w:type="paragraph" w:customStyle="1" w:styleId="3GPPAgreements">
    <w:name w:val="3GPP Agreements"/>
    <w:basedOn w:val="a3"/>
    <w:link w:val="3GPPAgreementsChar"/>
    <w:qFormat/>
    <w:rsid w:val="00CB2233"/>
    <w:pPr>
      <w:numPr>
        <w:numId w:val="49"/>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qFormat/>
    <w:rsid w:val="00CB2233"/>
    <w:rPr>
      <w:rFonts w:ascii="Times New Roman" w:eastAsia="Times New Roman" w:hAnsi="Times New Roman"/>
      <w:sz w:val="22"/>
    </w:rPr>
  </w:style>
  <w:style w:type="paragraph" w:customStyle="1" w:styleId="1f0">
    <w:name w:val="목록 단락1"/>
    <w:basedOn w:val="a3"/>
    <w:uiPriority w:val="34"/>
    <w:qFormat/>
    <w:rsid w:val="00CB2233"/>
    <w:pPr>
      <w:snapToGrid w:val="0"/>
      <w:spacing w:before="0" w:after="100" w:afterAutospacing="1"/>
      <w:ind w:leftChars="400" w:left="400"/>
      <w:jc w:val="both"/>
    </w:pPr>
    <w:rPr>
      <w:rFonts w:eastAsia="MS Gothic"/>
      <w:sz w:val="24"/>
    </w:rPr>
  </w:style>
  <w:style w:type="numbering" w:customStyle="1" w:styleId="NoList7">
    <w:name w:val="No List7"/>
    <w:next w:val="a6"/>
    <w:uiPriority w:val="99"/>
    <w:semiHidden/>
    <w:rsid w:val="00CB2233"/>
  </w:style>
  <w:style w:type="paragraph" w:customStyle="1" w:styleId="CharChar1CharCharCharCharCharCharCharCharCharCharCharCharCharCharChar41">
    <w:name w:val="Char Char1 Char Char Char Char Char Char Char Char Char Char Char Char Char Char Char41"/>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7">
    <w:name w:val="Style Bulleted7"/>
    <w:rsid w:val="00CB2233"/>
  </w:style>
  <w:style w:type="character" w:customStyle="1" w:styleId="536">
    <w:name w:val="(文字) (文字)536"/>
    <w:semiHidden/>
    <w:rsid w:val="00CB2233"/>
    <w:rPr>
      <w:rFonts w:ascii="Times New Roman" w:hAnsi="Times New Roman"/>
      <w:lang w:eastAsia="en-US"/>
    </w:rPr>
  </w:style>
  <w:style w:type="numbering" w:customStyle="1" w:styleId="StyleBulletedSymbolsymbolLeft025Hanging07">
    <w:name w:val="Style Bulleted Symbol (symbol) Left:  0.25&quot; Hanging:  0.7"/>
    <w:basedOn w:val="a6"/>
    <w:rsid w:val="00CB2233"/>
  </w:style>
  <w:style w:type="table" w:customStyle="1" w:styleId="ColorfulList-Accent17">
    <w:name w:val="Colorful List - Accent 17"/>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5"/>
    <w:uiPriority w:val="39"/>
    <w:qFormat/>
    <w:rsid w:val="00CB2233"/>
    <w:pPr>
      <w:spacing w:before="0" w:after="160" w:line="259" w:lineRule="auto"/>
      <w:ind w:left="0" w:firstLine="0"/>
    </w:pPr>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a6"/>
    <w:rsid w:val="00CB2233"/>
  </w:style>
  <w:style w:type="numbering" w:customStyle="1" w:styleId="StyleBulletedSymbolsymbolLeft025Hanging02517">
    <w:name w:val="Style Bulleted Symbol (symbol) Left:  0.25&quot; Hanging:  0.25&quot;17"/>
    <w:basedOn w:val="a6"/>
    <w:rsid w:val="00CB2233"/>
  </w:style>
  <w:style w:type="numbering" w:customStyle="1" w:styleId="StyleBulletedSymbolsymbolLeft025Hanging02528">
    <w:name w:val="Style Bulleted Symbol (symbol) Left:  0.25&quot; Hanging:  0.25&quot;28"/>
    <w:basedOn w:val="a6"/>
    <w:rsid w:val="00CB2233"/>
  </w:style>
  <w:style w:type="character" w:customStyle="1" w:styleId="B3Char2">
    <w:name w:val="B3 Char2"/>
    <w:qFormat/>
    <w:rsid w:val="00CB2233"/>
    <w:rPr>
      <w:rFonts w:eastAsia="宋体"/>
      <w:lang w:val="en-GB" w:eastAsia="en-US"/>
    </w:rPr>
  </w:style>
  <w:style w:type="character" w:customStyle="1" w:styleId="BoldCommentsChar">
    <w:name w:val="Bold Comments Char"/>
    <w:link w:val="BoldComments"/>
    <w:rsid w:val="00CB2233"/>
    <w:rPr>
      <w:rFonts w:ascii="Arial" w:eastAsia="MS Mincho" w:hAnsi="Arial"/>
      <w:b/>
      <w:szCs w:val="24"/>
    </w:rPr>
  </w:style>
  <w:style w:type="paragraph" w:customStyle="1" w:styleId="BoldComments">
    <w:name w:val="Bold Comments"/>
    <w:basedOn w:val="a3"/>
    <w:link w:val="BoldCommentsChar"/>
    <w:qFormat/>
    <w:rsid w:val="00CB2233"/>
    <w:pPr>
      <w:spacing w:before="240" w:after="60"/>
      <w:outlineLvl w:val="8"/>
    </w:pPr>
    <w:rPr>
      <w:rFonts w:ascii="Arial" w:eastAsia="MS Mincho" w:hAnsi="Arial"/>
      <w:b/>
      <w:szCs w:val="24"/>
      <w:lang w:val="en-US" w:eastAsia="zh-CN"/>
    </w:rPr>
  </w:style>
  <w:style w:type="numbering" w:customStyle="1" w:styleId="NoList8">
    <w:name w:val="No List8"/>
    <w:next w:val="a6"/>
    <w:uiPriority w:val="99"/>
    <w:semiHidden/>
    <w:unhideWhenUsed/>
    <w:rsid w:val="00CB2233"/>
  </w:style>
  <w:style w:type="numbering" w:customStyle="1" w:styleId="StyleBulleted8">
    <w:name w:val="Style Bulleted8"/>
    <w:rsid w:val="00CB2233"/>
  </w:style>
  <w:style w:type="numbering" w:customStyle="1" w:styleId="StyleBulletedSymbolsymbolLeft025Hanging08">
    <w:name w:val="Style Bulleted Symbol (symbol) Left:  0.25&quot; Hanging:  0.8"/>
    <w:basedOn w:val="a6"/>
    <w:rsid w:val="00CB2233"/>
  </w:style>
  <w:style w:type="numbering" w:customStyle="1" w:styleId="StyleBulletedSymbolsymbolLeft025Hanging02518">
    <w:name w:val="Style Bulleted Symbol (symbol) Left:  0.25&quot; Hanging:  0.25&quot;18"/>
    <w:basedOn w:val="a6"/>
    <w:rsid w:val="00CB2233"/>
  </w:style>
  <w:style w:type="numbering" w:customStyle="1" w:styleId="StyleBulletedSymbolsymbolLeft025Hanging02519">
    <w:name w:val="Style Bulleted Symbol (symbol) Left:  0.25&quot; Hanging:  0.25&quot;19"/>
    <w:basedOn w:val="a6"/>
    <w:rsid w:val="00CB2233"/>
  </w:style>
  <w:style w:type="numbering" w:customStyle="1" w:styleId="StyleBulletedSymbolsymbolLeft025Hanging02529">
    <w:name w:val="Style Bulleted Symbol (symbol) Left:  0.25&quot; Hanging:  0.25&quot;29"/>
    <w:basedOn w:val="a6"/>
    <w:rsid w:val="00CB2233"/>
  </w:style>
  <w:style w:type="numbering" w:customStyle="1" w:styleId="NoList9">
    <w:name w:val="No List9"/>
    <w:next w:val="a6"/>
    <w:uiPriority w:val="99"/>
    <w:semiHidden/>
    <w:rsid w:val="00CB2233"/>
  </w:style>
  <w:style w:type="paragraph" w:customStyle="1" w:styleId="CharChar1CharCharCharCharCharCharCharCharCharCharCharCharCharCharChar44">
    <w:name w:val="Char Char1 Char Char Char Char Char Char Char Char Char Char Char Char Char Char Char44"/>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9">
    <w:name w:val="Style Bulleted9"/>
    <w:rsid w:val="00CB2233"/>
  </w:style>
  <w:style w:type="character" w:customStyle="1" w:styleId="539">
    <w:name w:val="(文字) (文字)539"/>
    <w:semiHidden/>
    <w:rsid w:val="00CB2233"/>
    <w:rPr>
      <w:rFonts w:ascii="Times New Roman" w:hAnsi="Times New Roman"/>
      <w:lang w:eastAsia="en-US"/>
    </w:rPr>
  </w:style>
  <w:style w:type="numbering" w:customStyle="1" w:styleId="StyleBulletedSymbolsymbolLeft025Hanging09">
    <w:name w:val="Style Bulleted Symbol (symbol) Left:  0.25&quot; Hanging:  0.9"/>
    <w:basedOn w:val="a6"/>
    <w:rsid w:val="00CB2233"/>
  </w:style>
  <w:style w:type="table" w:customStyle="1" w:styleId="ColorfulList-Accent18">
    <w:name w:val="Colorful List - Accent 18"/>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a6"/>
    <w:rsid w:val="00CB2233"/>
  </w:style>
  <w:style w:type="numbering" w:customStyle="1" w:styleId="StyleBulletedSymbolsymbolLeft025Hanging025110">
    <w:name w:val="Style Bulleted Symbol (symbol) Left:  0.25&quot; Hanging:  0.25&quot;110"/>
    <w:basedOn w:val="a6"/>
    <w:rsid w:val="00CB2233"/>
  </w:style>
  <w:style w:type="numbering" w:customStyle="1" w:styleId="StyleBulletedSymbolsymbolLeft025Hanging025210">
    <w:name w:val="Style Bulleted Symbol (symbol) Left:  0.25&quot; Hanging:  0.25&quot;210"/>
    <w:basedOn w:val="a6"/>
    <w:rsid w:val="00CB2233"/>
  </w:style>
  <w:style w:type="numbering" w:customStyle="1" w:styleId="StyleBulletedSymbolsymbolLeft025Hanging02530">
    <w:name w:val="Style Bulleted Symbol (symbol) Left:  0.25&quot; Hanging:  0.25&quot;30"/>
    <w:basedOn w:val="a6"/>
    <w:rsid w:val="00CB2233"/>
  </w:style>
  <w:style w:type="numbering" w:customStyle="1" w:styleId="3GPPListofBullets1">
    <w:name w:val="3GPP List of Bullets1"/>
    <w:rsid w:val="00CB2233"/>
    <w:pPr>
      <w:numPr>
        <w:numId w:val="57"/>
      </w:numPr>
    </w:pPr>
  </w:style>
  <w:style w:type="paragraph" w:customStyle="1" w:styleId="agreement">
    <w:name w:val="agreement"/>
    <w:basedOn w:val="a3"/>
    <w:rsid w:val="00CB2233"/>
    <w:pPr>
      <w:numPr>
        <w:numId w:val="50"/>
      </w:numPr>
      <w:spacing w:before="0" w:after="0" w:line="240" w:lineRule="exact"/>
    </w:pPr>
    <w:rPr>
      <w:rFonts w:eastAsia="Batang"/>
      <w:lang w:val="en-US" w:eastAsia="zh-CN"/>
    </w:rPr>
  </w:style>
  <w:style w:type="numbering" w:customStyle="1" w:styleId="StyleBulletedSymbolsymbolLeft025Hanging025211">
    <w:name w:val="Style Bulleted Symbol (symbol) Left:  0.25&quot; Hanging:  0.25&quot;211"/>
    <w:basedOn w:val="a6"/>
    <w:rsid w:val="00CB2233"/>
  </w:style>
  <w:style w:type="numbering" w:customStyle="1" w:styleId="StyleBulletedSymbolsymbolLeft025Hanging010">
    <w:name w:val="Style Bulleted Symbol (symbol) Left:  0.25&quot; Hanging:  0.10"/>
    <w:basedOn w:val="a6"/>
    <w:rsid w:val="00CB2233"/>
  </w:style>
  <w:style w:type="numbering" w:customStyle="1" w:styleId="NoList10">
    <w:name w:val="No List10"/>
    <w:next w:val="a6"/>
    <w:uiPriority w:val="99"/>
    <w:semiHidden/>
    <w:unhideWhenUsed/>
    <w:rsid w:val="00CB2233"/>
  </w:style>
  <w:style w:type="numbering" w:customStyle="1" w:styleId="StyleBulleted10">
    <w:name w:val="Style Bulleted10"/>
    <w:rsid w:val="00CB2233"/>
  </w:style>
  <w:style w:type="numbering" w:customStyle="1" w:styleId="StyleBulletedSymbolsymbolLeft025Hanging011">
    <w:name w:val="Style Bulleted Symbol (symbol) Left:  0.25&quot; Hanging:  0.11"/>
    <w:basedOn w:val="a6"/>
    <w:rsid w:val="00CB2233"/>
  </w:style>
  <w:style w:type="numbering" w:customStyle="1" w:styleId="StyleBulletedSymbolsymbolLeft025Hanging02531">
    <w:name w:val="Style Bulleted Symbol (symbol) Left:  0.25&quot; Hanging:  0.25&quot;31"/>
    <w:basedOn w:val="a6"/>
    <w:rsid w:val="00CB2233"/>
    <w:pPr>
      <w:numPr>
        <w:numId w:val="7"/>
      </w:numPr>
    </w:pPr>
  </w:style>
  <w:style w:type="numbering" w:customStyle="1" w:styleId="StyleBulletedSymbolsymbolLeft025Hanging025111">
    <w:name w:val="Style Bulleted Symbol (symbol) Left:  0.25&quot; Hanging:  0.25&quot;111"/>
    <w:basedOn w:val="a6"/>
    <w:rsid w:val="00CB2233"/>
  </w:style>
  <w:style w:type="numbering" w:customStyle="1" w:styleId="StyleBulletedSymbolsymbolLeft025Hanging025212">
    <w:name w:val="Style Bulleted Symbol (symbol) Left:  0.25&quot; Hanging:  0.25&quot;212"/>
    <w:basedOn w:val="a6"/>
    <w:rsid w:val="00CB2233"/>
  </w:style>
  <w:style w:type="paragraph" w:customStyle="1" w:styleId="CharChar1CharCharCharCharCharCharCharCharCharCharCharCharCharCharChar43">
    <w:name w:val="Char Char1 Char Char Char Char Char Char Char Char Char Char Char Char Char Char Char43"/>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8">
    <w:name w:val="(文字) (文字)538"/>
    <w:semiHidden/>
    <w:rsid w:val="00CB2233"/>
    <w:rPr>
      <w:rFonts w:ascii="Times New Roman" w:hAnsi="Times New Roman"/>
      <w:lang w:eastAsia="en-US"/>
    </w:rPr>
  </w:style>
  <w:style w:type="numbering" w:customStyle="1" w:styleId="NoList11">
    <w:name w:val="No List11"/>
    <w:next w:val="a6"/>
    <w:uiPriority w:val="99"/>
    <w:semiHidden/>
    <w:rsid w:val="00CB2233"/>
  </w:style>
  <w:style w:type="numbering" w:customStyle="1" w:styleId="StyleBulleted11">
    <w:name w:val="Style Bulleted11"/>
    <w:rsid w:val="00CB2233"/>
  </w:style>
  <w:style w:type="numbering" w:customStyle="1" w:styleId="StyleBulletedSymbolsymbolLeft025Hanging012">
    <w:name w:val="Style Bulleted Symbol (symbol) Left:  0.25&quot; Hanging:  0.12"/>
    <w:basedOn w:val="a6"/>
    <w:rsid w:val="00CB2233"/>
  </w:style>
  <w:style w:type="table" w:customStyle="1" w:styleId="ColorfulList-Accent19">
    <w:name w:val="Colorful List - Accent 19"/>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a6"/>
    <w:rsid w:val="00CB2233"/>
  </w:style>
  <w:style w:type="numbering" w:customStyle="1" w:styleId="StyleBulletedSymbolsymbolLeft025Hanging025112">
    <w:name w:val="Style Bulleted Symbol (symbol) Left:  0.25&quot; Hanging:  0.25&quot;112"/>
    <w:basedOn w:val="a6"/>
    <w:rsid w:val="00CB2233"/>
  </w:style>
  <w:style w:type="numbering" w:customStyle="1" w:styleId="StyleBulletedSymbolsymbolLeft025Hanging025213">
    <w:name w:val="Style Bulleted Symbol (symbol) Left:  0.25&quot; Hanging:  0.25&quot;213"/>
    <w:basedOn w:val="a6"/>
    <w:rsid w:val="00CB2233"/>
  </w:style>
  <w:style w:type="numbering" w:customStyle="1" w:styleId="NoList12">
    <w:name w:val="No List12"/>
    <w:next w:val="a6"/>
    <w:uiPriority w:val="99"/>
    <w:semiHidden/>
    <w:rsid w:val="00CB2233"/>
  </w:style>
  <w:style w:type="numbering" w:customStyle="1" w:styleId="StyleBulleted12">
    <w:name w:val="Style Bulleted12"/>
    <w:rsid w:val="00CB2233"/>
    <w:pPr>
      <w:numPr>
        <w:numId w:val="15"/>
      </w:numPr>
    </w:pPr>
  </w:style>
  <w:style w:type="numbering" w:customStyle="1" w:styleId="StyleBulletedSymbolsymbolLeft025Hanging013">
    <w:name w:val="Style Bulleted Symbol (symbol) Left:  0.25&quot; Hanging:  0.13"/>
    <w:basedOn w:val="a6"/>
    <w:rsid w:val="00CB2233"/>
    <w:pPr>
      <w:numPr>
        <w:numId w:val="19"/>
      </w:numPr>
    </w:pPr>
  </w:style>
  <w:style w:type="table" w:customStyle="1" w:styleId="ColorfulList-Accent110">
    <w:name w:val="Colorful List - Accent 110"/>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fd">
    <w:name w:val="Intense Emphasis"/>
    <w:uiPriority w:val="21"/>
    <w:qFormat/>
    <w:rsid w:val="00CB2233"/>
    <w:rPr>
      <w:i/>
      <w:iCs/>
      <w:color w:val="4F81BD"/>
    </w:rPr>
  </w:style>
  <w:style w:type="table" w:customStyle="1" w:styleId="GridTable4-Accent510">
    <w:name w:val="Grid Table 4 - Accent 510"/>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a6"/>
    <w:rsid w:val="00CB2233"/>
    <w:pPr>
      <w:numPr>
        <w:numId w:val="17"/>
      </w:numPr>
    </w:pPr>
  </w:style>
  <w:style w:type="numbering" w:customStyle="1" w:styleId="StyleBulletedSymbolsymbolLeft025Hanging025113">
    <w:name w:val="Style Bulleted Symbol (symbol) Left:  0.25&quot; Hanging:  0.25&quot;113"/>
    <w:basedOn w:val="a6"/>
    <w:rsid w:val="00CB2233"/>
    <w:pPr>
      <w:numPr>
        <w:numId w:val="18"/>
      </w:numPr>
    </w:pPr>
  </w:style>
  <w:style w:type="numbering" w:customStyle="1" w:styleId="StyleBulletedSymbolsymbolLeft025Hanging025214">
    <w:name w:val="Style Bulleted Symbol (symbol) Left:  0.25&quot; Hanging:  0.25&quot;214"/>
    <w:basedOn w:val="a6"/>
    <w:rsid w:val="00CB2233"/>
    <w:pPr>
      <w:numPr>
        <w:numId w:val="8"/>
      </w:numPr>
    </w:pPr>
  </w:style>
  <w:style w:type="paragraph" w:customStyle="1" w:styleId="paragraph0">
    <w:name w:val="paragraph"/>
    <w:basedOn w:val="a3"/>
    <w:uiPriority w:val="99"/>
    <w:qFormat/>
    <w:rsid w:val="00CB2233"/>
    <w:pPr>
      <w:spacing w:before="0" w:after="0" w:line="259" w:lineRule="auto"/>
    </w:pPr>
    <w:rPr>
      <w:rFonts w:asciiTheme="minorHAnsi" w:eastAsia="Times New Roman" w:hAnsiTheme="minorHAnsi" w:cstheme="minorBidi"/>
      <w:sz w:val="24"/>
      <w:szCs w:val="24"/>
      <w:lang w:val="en-US" w:eastAsia="en-US"/>
    </w:rPr>
  </w:style>
  <w:style w:type="character" w:customStyle="1" w:styleId="spellingerror">
    <w:name w:val="spellingerror"/>
    <w:basedOn w:val="a4"/>
    <w:qFormat/>
    <w:rsid w:val="00CB2233"/>
  </w:style>
  <w:style w:type="character" w:customStyle="1" w:styleId="normaltextrun1">
    <w:name w:val="normaltextrun1"/>
    <w:basedOn w:val="a4"/>
    <w:rsid w:val="00CB2233"/>
  </w:style>
  <w:style w:type="character" w:customStyle="1" w:styleId="eop">
    <w:name w:val="eop"/>
    <w:basedOn w:val="a4"/>
    <w:qFormat/>
    <w:rsid w:val="00CB2233"/>
  </w:style>
  <w:style w:type="paragraph" w:customStyle="1" w:styleId="CharChar1CharCharCharCharCharCharCharCharCharCharCharCharCharCharChar42">
    <w:name w:val="Char Char1 Char Char Char Char Char Char Char Char Char Char Char Char Char Char Char42"/>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7">
    <w:name w:val="(文字) (文字)537"/>
    <w:semiHidden/>
    <w:rsid w:val="00CB2233"/>
    <w:rPr>
      <w:rFonts w:ascii="Times New Roman" w:hAnsi="Times New Roman"/>
      <w:lang w:eastAsia="en-US"/>
    </w:rPr>
  </w:style>
  <w:style w:type="paragraph" w:customStyle="1" w:styleId="PropObs">
    <w:name w:val="PropObs"/>
    <w:basedOn w:val="a3"/>
    <w:link w:val="PropObsChar"/>
    <w:qFormat/>
    <w:rsid w:val="00CB2233"/>
    <w:pPr>
      <w:numPr>
        <w:numId w:val="51"/>
      </w:numPr>
      <w:spacing w:before="0" w:after="0"/>
      <w:ind w:left="1134" w:hanging="1134"/>
      <w:jc w:val="both"/>
    </w:pPr>
    <w:rPr>
      <w:rFonts w:ascii="Calibri" w:eastAsia="MS Mincho" w:hAnsi="Calibri"/>
      <w:b/>
      <w:lang w:eastAsia="sv-SE"/>
    </w:rPr>
  </w:style>
  <w:style w:type="character" w:customStyle="1" w:styleId="PropObsChar">
    <w:name w:val="PropObs Char"/>
    <w:link w:val="PropObs"/>
    <w:rsid w:val="00CB2233"/>
    <w:rPr>
      <w:rFonts w:ascii="Calibri" w:eastAsia="MS Mincho" w:hAnsi="Calibri"/>
      <w:b/>
      <w:lang w:val="en-GB" w:eastAsia="sv-SE"/>
    </w:rPr>
  </w:style>
  <w:style w:type="character" w:customStyle="1" w:styleId="ProposalsubChar">
    <w:name w:val="Proposal_sub Char"/>
    <w:link w:val="Proposalsub"/>
    <w:rsid w:val="00CB2233"/>
    <w:rPr>
      <w:rFonts w:ascii="Times New Roman" w:eastAsia="Malgun Gothic" w:hAnsi="Times New Roman"/>
      <w:kern w:val="2"/>
      <w:szCs w:val="22"/>
      <w:lang w:eastAsia="ko-KR"/>
    </w:rPr>
  </w:style>
  <w:style w:type="character" w:customStyle="1" w:styleId="ProposalsubsubChar">
    <w:name w:val="Proposal_sub_sub Char"/>
    <w:link w:val="Proposalsubsub"/>
    <w:rsid w:val="00CB2233"/>
    <w:rPr>
      <w:rFonts w:ascii="Times New Roman" w:eastAsia="Malgun Gothic" w:hAnsi="Times New Roman"/>
      <w:kern w:val="2"/>
      <w:szCs w:val="22"/>
      <w:lang w:eastAsia="ko-KR"/>
    </w:rPr>
  </w:style>
  <w:style w:type="table" w:styleId="6-1">
    <w:name w:val="Grid Table 6 Colorful Accent 1"/>
    <w:basedOn w:val="a5"/>
    <w:uiPriority w:val="51"/>
    <w:rsid w:val="00CB2233"/>
    <w:pPr>
      <w:spacing w:before="0" w:after="0"/>
      <w:ind w:left="0" w:firstLine="0"/>
    </w:pPr>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3"/>
    <w:uiPriority w:val="99"/>
    <w:rsid w:val="00CB2233"/>
    <w:pPr>
      <w:spacing w:before="100" w:beforeAutospacing="1" w:after="100" w:afterAutospacing="1"/>
    </w:pPr>
    <w:rPr>
      <w:rFonts w:ascii="Calibri" w:eastAsiaTheme="minorHAnsi" w:hAnsi="Calibri" w:cs="Calibri"/>
      <w:sz w:val="22"/>
      <w:szCs w:val="22"/>
      <w:lang w:eastAsia="en-GB"/>
    </w:rPr>
  </w:style>
  <w:style w:type="paragraph" w:customStyle="1" w:styleId="fp0">
    <w:name w:val="fp"/>
    <w:basedOn w:val="a3"/>
    <w:rsid w:val="00CB2233"/>
    <w:pPr>
      <w:spacing w:before="100" w:beforeAutospacing="1" w:after="100" w:afterAutospacing="1"/>
    </w:pPr>
    <w:rPr>
      <w:rFonts w:ascii="Calibri" w:eastAsiaTheme="minorHAnsi" w:hAnsi="Calibri" w:cs="Calibri"/>
      <w:sz w:val="22"/>
      <w:szCs w:val="22"/>
      <w:lang w:eastAsia="en-GB"/>
    </w:rPr>
  </w:style>
  <w:style w:type="paragraph" w:customStyle="1" w:styleId="2f8">
    <w:name w:val="正文2"/>
    <w:qFormat/>
    <w:rsid w:val="00CB2233"/>
    <w:pPr>
      <w:spacing w:before="100" w:beforeAutospacing="1" w:after="100" w:afterAutospacing="1"/>
      <w:ind w:left="720" w:hanging="720"/>
    </w:pPr>
    <w:rPr>
      <w:rFonts w:ascii="Times" w:hAnsi="Times" w:cs="宋体"/>
      <w:sz w:val="24"/>
      <w:szCs w:val="24"/>
    </w:rPr>
  </w:style>
  <w:style w:type="paragraph" w:customStyle="1" w:styleId="CharChar1CharCharCharCharCharCharCharCharCharCharCharCharCharCharChar63">
    <w:name w:val="Char Char1 Char Char Char Char Char Char Char Char Char Char Char Char Char Char Char63"/>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8">
    <w:name w:val="(文字) (文字)558"/>
    <w:semiHidden/>
    <w:rsid w:val="00CB2233"/>
    <w:rPr>
      <w:rFonts w:ascii="Times New Roman" w:hAnsi="Times New Roman"/>
      <w:lang w:eastAsia="en-US"/>
    </w:rPr>
  </w:style>
  <w:style w:type="character" w:customStyle="1" w:styleId="fontstyle21">
    <w:name w:val="fontstyle21"/>
    <w:basedOn w:val="a4"/>
    <w:rsid w:val="00CB2233"/>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7">
    <w:name w:val="(文字) (文字)557"/>
    <w:semiHidden/>
    <w:rsid w:val="00CB2233"/>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6">
    <w:name w:val="(文字) (文字)556"/>
    <w:semiHidden/>
    <w:rsid w:val="00CB2233"/>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5">
    <w:name w:val="(文字) (文字)555"/>
    <w:semiHidden/>
    <w:rsid w:val="00CB2233"/>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4">
    <w:name w:val="(文字) (文字)554"/>
    <w:semiHidden/>
    <w:rsid w:val="00CB2233"/>
    <w:rPr>
      <w:rFonts w:ascii="Times New Roman" w:hAnsi="Times New Roman"/>
      <w:lang w:eastAsia="en-US"/>
    </w:rPr>
  </w:style>
  <w:style w:type="paragraph" w:customStyle="1" w:styleId="5a">
    <w:name w:val="列出段落5"/>
    <w:basedOn w:val="a3"/>
    <w:uiPriority w:val="99"/>
    <w:qFormat/>
    <w:rsid w:val="00CB2233"/>
    <w:pPr>
      <w:spacing w:beforeLines="50" w:before="50" w:after="120" w:line="276" w:lineRule="auto"/>
      <w:ind w:firstLineChars="200" w:firstLine="420"/>
      <w:jc w:val="both"/>
    </w:pPr>
    <w:rPr>
      <w:lang w:eastAsia="en-US"/>
    </w:rPr>
  </w:style>
  <w:style w:type="paragraph" w:customStyle="1" w:styleId="CharChar1CharCharCharCharCharCharCharCharCharCharCharCharCharCharChar58">
    <w:name w:val="Char Char1 Char Char Char Char Char Char Char Char Char Char Char Char Char Char Char58"/>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3">
    <w:name w:val="(文字) (文字)553"/>
    <w:semiHidden/>
    <w:rsid w:val="00CB2233"/>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2">
    <w:name w:val="(文字) (文字)552"/>
    <w:semiHidden/>
    <w:rsid w:val="00CB2233"/>
    <w:rPr>
      <w:rFonts w:ascii="Times New Roman" w:hAnsi="Times New Roman"/>
      <w:lang w:eastAsia="en-US"/>
    </w:rPr>
  </w:style>
  <w:style w:type="character" w:customStyle="1" w:styleId="normaltextrun">
    <w:name w:val="normaltextrun"/>
    <w:basedOn w:val="a4"/>
    <w:qFormat/>
    <w:rsid w:val="00CB2233"/>
  </w:style>
  <w:style w:type="paragraph" w:customStyle="1" w:styleId="CharChar1CharCharCharCharCharCharCharCharCharCharCharCharCharCharChar56">
    <w:name w:val="Char Char1 Char Char Char Char Char Char Char Char Char Char Char Char Char Char Char56"/>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1">
    <w:name w:val="(文字) (文字)551"/>
    <w:semiHidden/>
    <w:rsid w:val="00CB2233"/>
    <w:rPr>
      <w:rFonts w:ascii="Times New Roman" w:hAnsi="Times New Roman"/>
      <w:lang w:eastAsia="en-US"/>
    </w:rPr>
  </w:style>
  <w:style w:type="paragraph" w:customStyle="1" w:styleId="a2">
    <w:name w:val="들여쓰기"/>
    <w:basedOn w:val="a3"/>
    <w:qFormat/>
    <w:rsid w:val="00CB2233"/>
    <w:pPr>
      <w:widowControl w:val="0"/>
      <w:numPr>
        <w:numId w:val="52"/>
      </w:numPr>
      <w:autoSpaceDE w:val="0"/>
      <w:autoSpaceDN w:val="0"/>
      <w:spacing w:before="0"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2"/>
    <w:link w:val="summaryChar"/>
    <w:qFormat/>
    <w:rsid w:val="00CB2233"/>
    <w:pPr>
      <w:numPr>
        <w:ilvl w:val="1"/>
      </w:numPr>
      <w:spacing w:after="180"/>
    </w:pPr>
  </w:style>
  <w:style w:type="character" w:customStyle="1" w:styleId="summaryChar">
    <w:name w:val="summary Char"/>
    <w:link w:val="summary"/>
    <w:rsid w:val="00CB2233"/>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0">
    <w:name w:val="(文字) (文字)550"/>
    <w:semiHidden/>
    <w:rsid w:val="00CB2233"/>
    <w:rPr>
      <w:rFonts w:ascii="Times New Roman" w:hAnsi="Times New Roman"/>
      <w:lang w:eastAsia="en-US"/>
    </w:rPr>
  </w:style>
  <w:style w:type="paragraph" w:customStyle="1" w:styleId="TDOCProposal">
    <w:name w:val="TDOC Proposal"/>
    <w:basedOn w:val="a3"/>
    <w:link w:val="TDOCProposalChar"/>
    <w:qFormat/>
    <w:rsid w:val="00CB2233"/>
    <w:pPr>
      <w:spacing w:after="120"/>
      <w:jc w:val="both"/>
    </w:pPr>
    <w:rPr>
      <w:rFonts w:eastAsia="Malgun Gothic"/>
      <w:b/>
      <w:sz w:val="22"/>
      <w:lang w:val="en-US" w:eastAsia="ko-KR"/>
    </w:rPr>
  </w:style>
  <w:style w:type="character" w:customStyle="1" w:styleId="TDOCProposalChar">
    <w:name w:val="TDOC Proposal Char"/>
    <w:link w:val="TDOCProposal"/>
    <w:rsid w:val="00CB2233"/>
    <w:rPr>
      <w:rFonts w:ascii="Times New Roman" w:eastAsia="Malgun Gothic" w:hAnsi="Times New Roman"/>
      <w:b/>
      <w:sz w:val="22"/>
      <w:lang w:eastAsia="ko-KR"/>
    </w:rPr>
  </w:style>
  <w:style w:type="paragraph" w:customStyle="1" w:styleId="N1">
    <w:name w:val="N1"/>
    <w:basedOn w:val="a3"/>
    <w:link w:val="N1Char"/>
    <w:qFormat/>
    <w:rsid w:val="00CB2233"/>
    <w:pPr>
      <w:spacing w:before="0"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CB2233"/>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9">
    <w:name w:val="(文字) (文字)549"/>
    <w:semiHidden/>
    <w:rsid w:val="00CB2233"/>
    <w:rPr>
      <w:rFonts w:ascii="Times New Roman" w:hAnsi="Times New Roman"/>
      <w:lang w:eastAsia="en-US"/>
    </w:rPr>
  </w:style>
  <w:style w:type="character" w:customStyle="1" w:styleId="LGTdoc1Char">
    <w:name w:val="LGTdoc_제목1 Char"/>
    <w:link w:val="LGTdoc1"/>
    <w:rsid w:val="00CB2233"/>
    <w:rPr>
      <w:rFonts w:ascii="Times New Roman" w:eastAsia="Batang" w:hAnsi="Times New Roman"/>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8">
    <w:name w:val="(文字) (文字)548"/>
    <w:semiHidden/>
    <w:rsid w:val="00CB2233"/>
    <w:rPr>
      <w:rFonts w:ascii="Times New Roman" w:hAnsi="Times New Roman"/>
      <w:lang w:eastAsia="en-US"/>
    </w:rPr>
  </w:style>
  <w:style w:type="numbering" w:customStyle="1" w:styleId="3GPPBullets">
    <w:name w:val="3GPP Bullets"/>
    <w:basedOn w:val="a6"/>
    <w:uiPriority w:val="99"/>
    <w:rsid w:val="00CB2233"/>
    <w:pPr>
      <w:numPr>
        <w:numId w:val="53"/>
      </w:numPr>
    </w:pPr>
  </w:style>
  <w:style w:type="paragraph" w:customStyle="1" w:styleId="6pt6pt120">
    <w:name w:val="스타일 목록 단락 + 양쪽 앞: 6 pt 단락 뒤: 6 pt 줄 간격: 배수 1.2 줄 왼쪽 0 글자"/>
    <w:basedOn w:val="aff4"/>
    <w:rsid w:val="00CB2233"/>
    <w:pPr>
      <w:spacing w:after="120" w:line="336" w:lineRule="auto"/>
      <w:ind w:leftChars="0" w:left="0" w:firstLine="0"/>
      <w:jc w:val="both"/>
    </w:pPr>
    <w:rPr>
      <w:rFonts w:ascii="Times New Roman" w:eastAsia="Malgun Gothic" w:hAnsi="Times New Roman" w:cs="Batang"/>
      <w:szCs w:val="20"/>
      <w:lang w:eastAsia="en-US"/>
    </w:rPr>
  </w:style>
  <w:style w:type="paragraph" w:customStyle="1" w:styleId="CharChar1CharCharCharCharCharCharCharCharCharCharCharCharCharCharChar52">
    <w:name w:val="Char Char1 Char Char Char Char Char Char Char Char Char Char Char Char Char Char Char52"/>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7">
    <w:name w:val="(文字) (文字)547"/>
    <w:semiHidden/>
    <w:rsid w:val="00CB2233"/>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6">
    <w:name w:val="(文字) (文字)546"/>
    <w:semiHidden/>
    <w:rsid w:val="00CB2233"/>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5">
    <w:name w:val="(文字) (文字)545"/>
    <w:semiHidden/>
    <w:rsid w:val="00CB2233"/>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4">
    <w:name w:val="(文字) (文字)544"/>
    <w:semiHidden/>
    <w:rsid w:val="00CB2233"/>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3">
    <w:name w:val="(文字) (文字)543"/>
    <w:semiHidden/>
    <w:rsid w:val="00CB2233"/>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2">
    <w:name w:val="(文字) (文字)542"/>
    <w:semiHidden/>
    <w:rsid w:val="00CB2233"/>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1">
    <w:name w:val="(文字) (文字)541"/>
    <w:semiHidden/>
    <w:rsid w:val="00CB2233"/>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0">
    <w:name w:val="(文字) (文字)540"/>
    <w:semiHidden/>
    <w:rsid w:val="00CB2233"/>
    <w:rPr>
      <w:rFonts w:ascii="Times New Roman" w:hAnsi="Times New Roman"/>
      <w:lang w:eastAsia="en-US"/>
    </w:rPr>
  </w:style>
  <w:style w:type="paragraph" w:customStyle="1" w:styleId="Proposal1">
    <w:name w:val="Proposal1"/>
    <w:basedOn w:val="a3"/>
    <w:link w:val="Proposal1Char"/>
    <w:qFormat/>
    <w:rsid w:val="00CB2233"/>
    <w:pPr>
      <w:tabs>
        <w:tab w:val="left" w:pos="1620"/>
      </w:tabs>
      <w:spacing w:after="0"/>
      <w:ind w:left="1620" w:hanging="1620"/>
      <w:jc w:val="both"/>
    </w:pPr>
    <w:rPr>
      <w:rFonts w:ascii="Calibri" w:eastAsia="MS Mincho" w:hAnsi="Calibri"/>
      <w:b/>
      <w:lang w:val="en-US" w:eastAsia="en-US"/>
    </w:rPr>
  </w:style>
  <w:style w:type="character" w:customStyle="1" w:styleId="Proposal1Char">
    <w:name w:val="Proposal1 Char"/>
    <w:link w:val="Proposal1"/>
    <w:rsid w:val="00CB2233"/>
    <w:rPr>
      <w:rFonts w:ascii="Calibri" w:eastAsia="MS Mincho" w:hAnsi="Calibri"/>
      <w:b/>
      <w:lang w:eastAsia="en-US"/>
    </w:rPr>
  </w:style>
  <w:style w:type="table" w:styleId="2-5">
    <w:name w:val="Grid Table 2 Accent 5"/>
    <w:basedOn w:val="a5"/>
    <w:uiPriority w:val="47"/>
    <w:rsid w:val="00CB2233"/>
    <w:pPr>
      <w:spacing w:before="0" w:after="0"/>
      <w:ind w:left="0" w:firstLine="0"/>
    </w:pPr>
    <w:rPr>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CB2233"/>
    <w:pPr>
      <w:numPr>
        <w:ilvl w:val="0"/>
      </w:numPr>
      <w:tabs>
        <w:tab w:val="num" w:pos="0"/>
        <w:tab w:val="num" w:pos="360"/>
        <w:tab w:val="num" w:pos="2160"/>
      </w:tabs>
      <w:overflowPunct w:val="0"/>
      <w:autoSpaceDE w:val="0"/>
      <w:autoSpaceDN w:val="0"/>
      <w:adjustRightInd w:val="0"/>
      <w:spacing w:after="120"/>
      <w:ind w:left="709" w:hanging="709"/>
      <w:textAlignment w:val="baseline"/>
    </w:pPr>
    <w:rPr>
      <w:rFonts w:ascii="Arial" w:hAnsi="Arial"/>
      <w:b w:val="0"/>
      <w:bCs w:val="0"/>
      <w:sz w:val="28"/>
      <w:szCs w:val="20"/>
      <w:lang w:eastAsia="en-US"/>
    </w:rPr>
  </w:style>
  <w:style w:type="character" w:customStyle="1" w:styleId="3GPPH3Char">
    <w:name w:val="3GPP H3 Char"/>
    <w:link w:val="3GPPH3"/>
    <w:rsid w:val="00CB2233"/>
    <w:rPr>
      <w:rFonts w:ascii="Arial" w:hAnsi="Arial"/>
      <w:sz w:val="28"/>
      <w:lang w:val="en-GB" w:eastAsia="en-US"/>
    </w:rPr>
  </w:style>
  <w:style w:type="paragraph" w:customStyle="1" w:styleId="00Text">
    <w:name w:val="00_Text"/>
    <w:basedOn w:val="a3"/>
    <w:link w:val="00TextChar"/>
    <w:qFormat/>
    <w:rsid w:val="00CB2233"/>
    <w:pPr>
      <w:spacing w:before="0" w:after="120"/>
      <w:jc w:val="both"/>
    </w:pPr>
    <w:rPr>
      <w:szCs w:val="24"/>
      <w:lang w:val="en-US" w:eastAsia="zh-CN"/>
    </w:rPr>
  </w:style>
  <w:style w:type="character" w:customStyle="1" w:styleId="00TextChar">
    <w:name w:val="00_Text Char"/>
    <w:link w:val="00Text"/>
    <w:qFormat/>
    <w:rsid w:val="00CB2233"/>
    <w:rPr>
      <w:rFonts w:ascii="Times New Roman" w:hAnsi="Times New Roman"/>
      <w:szCs w:val="24"/>
    </w:rPr>
  </w:style>
  <w:style w:type="paragraph" w:customStyle="1" w:styleId="afffffe">
    <w:name w:val="문단"/>
    <w:basedOn w:val="a3"/>
    <w:uiPriority w:val="99"/>
    <w:rsid w:val="00CB2233"/>
    <w:pPr>
      <w:autoSpaceDE w:val="0"/>
      <w:autoSpaceDN w:val="0"/>
      <w:spacing w:before="0" w:after="0"/>
      <w:ind w:firstLine="800"/>
      <w:jc w:val="both"/>
    </w:pPr>
    <w:rPr>
      <w:rFonts w:ascii="Gulim" w:eastAsia="Gulim" w:hAnsi="Calibri" w:cs="Calibri"/>
      <w:color w:val="000000"/>
      <w:lang w:eastAsia="en-GB"/>
    </w:rPr>
  </w:style>
  <w:style w:type="paragraph" w:customStyle="1" w:styleId="CharChar1CharCharCharCharCharCharCharCharCharCharCharCharCharCharChar64">
    <w:name w:val="Char Char1 Char Char Char Char Char Char Char Char Char Char Char Char Char Char Char64"/>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9">
    <w:name w:val="(文字) (文字)559"/>
    <w:semiHidden/>
    <w:rsid w:val="00CB2233"/>
    <w:rPr>
      <w:rFonts w:ascii="Times New Roman" w:hAnsi="Times New Roman"/>
      <w:lang w:eastAsia="en-US"/>
    </w:rPr>
  </w:style>
  <w:style w:type="paragraph" w:customStyle="1" w:styleId="0maintext0">
    <w:name w:val="0maintext"/>
    <w:basedOn w:val="a3"/>
    <w:uiPriority w:val="99"/>
    <w:qFormat/>
    <w:rsid w:val="00CB2233"/>
    <w:pPr>
      <w:spacing w:before="100" w:beforeAutospacing="1" w:after="100" w:afterAutospacing="1"/>
    </w:pPr>
    <w:rPr>
      <w:rFonts w:ascii="Calibri" w:hAnsi="Calibri" w:cs="Calibri"/>
      <w:sz w:val="22"/>
      <w:szCs w:val="22"/>
      <w:lang w:val="en-US" w:eastAsia="zh-CN"/>
    </w:rPr>
  </w:style>
  <w:style w:type="paragraph" w:customStyle="1" w:styleId="xxmsonormal">
    <w:name w:val="x_xmsonormal"/>
    <w:basedOn w:val="a3"/>
    <w:rsid w:val="00CB2233"/>
    <w:pPr>
      <w:spacing w:before="0" w:after="0"/>
    </w:pPr>
    <w:rPr>
      <w:rFonts w:ascii="Calibri" w:eastAsia="Gulim" w:hAnsi="Calibri" w:cs="Calibri"/>
      <w:sz w:val="22"/>
      <w:szCs w:val="22"/>
      <w:lang w:val="en-US" w:eastAsia="ko-KR"/>
    </w:rPr>
  </w:style>
  <w:style w:type="paragraph" w:customStyle="1" w:styleId="listparagraph">
    <w:name w:val="listparagraph"/>
    <w:basedOn w:val="a3"/>
    <w:rsid w:val="00CB2233"/>
    <w:pPr>
      <w:spacing w:before="100" w:beforeAutospacing="1" w:after="100" w:afterAutospacing="1"/>
    </w:pPr>
    <w:rPr>
      <w:rFonts w:ascii="Calibri" w:hAnsi="Calibri" w:cs="Calibri"/>
      <w:sz w:val="22"/>
      <w:szCs w:val="22"/>
      <w:lang w:val="en-US" w:eastAsia="zh-CN"/>
    </w:rPr>
  </w:style>
  <w:style w:type="paragraph" w:customStyle="1" w:styleId="xmsonormal0">
    <w:name w:val="xmsonormal"/>
    <w:basedOn w:val="a3"/>
    <w:uiPriority w:val="99"/>
    <w:rsid w:val="00CB2233"/>
    <w:pPr>
      <w:spacing w:before="100" w:beforeAutospacing="1" w:after="100" w:afterAutospacing="1"/>
    </w:pPr>
    <w:rPr>
      <w:sz w:val="24"/>
      <w:szCs w:val="24"/>
      <w:lang w:val="en-US" w:eastAsia="zh-CN"/>
    </w:rPr>
  </w:style>
  <w:style w:type="paragraph" w:customStyle="1" w:styleId="xb1">
    <w:name w:val="xb1"/>
    <w:basedOn w:val="a3"/>
    <w:uiPriority w:val="99"/>
    <w:rsid w:val="00CB2233"/>
    <w:pPr>
      <w:spacing w:before="100" w:beforeAutospacing="1" w:after="100" w:afterAutospacing="1"/>
    </w:pPr>
    <w:rPr>
      <w:sz w:val="24"/>
      <w:szCs w:val="24"/>
      <w:lang w:val="en-US" w:eastAsia="zh-CN"/>
    </w:rPr>
  </w:style>
  <w:style w:type="paragraph" w:customStyle="1" w:styleId="xmsolistparagraph">
    <w:name w:val="xmsolistparagraph"/>
    <w:basedOn w:val="a3"/>
    <w:rsid w:val="00CB2233"/>
    <w:pPr>
      <w:spacing w:before="100" w:beforeAutospacing="1" w:after="100" w:afterAutospacing="1"/>
    </w:pPr>
    <w:rPr>
      <w:sz w:val="24"/>
      <w:szCs w:val="24"/>
      <w:lang w:val="en-US" w:eastAsia="zh-CN"/>
    </w:rPr>
  </w:style>
  <w:style w:type="character" w:customStyle="1" w:styleId="apple-tab-span">
    <w:name w:val="apple-tab-span"/>
    <w:rsid w:val="00CB2233"/>
  </w:style>
  <w:style w:type="paragraph" w:customStyle="1" w:styleId="xxmsolistparagraph">
    <w:name w:val="x_xmsolistparagraph"/>
    <w:basedOn w:val="a3"/>
    <w:rsid w:val="00CB2233"/>
    <w:pPr>
      <w:spacing w:before="0" w:after="0"/>
      <w:ind w:left="720"/>
    </w:pPr>
    <w:rPr>
      <w:rFonts w:ascii="Calibri" w:hAnsi="Calibri" w:cs="Calibri"/>
      <w:sz w:val="22"/>
      <w:szCs w:val="22"/>
      <w:lang w:val="en-US" w:eastAsia="zh-CN"/>
    </w:rPr>
  </w:style>
  <w:style w:type="paragraph" w:customStyle="1" w:styleId="maintext0">
    <w:name w:val="maintext"/>
    <w:basedOn w:val="a3"/>
    <w:rsid w:val="00CB2233"/>
    <w:pPr>
      <w:spacing w:before="100" w:beforeAutospacing="1" w:after="100" w:afterAutospacing="1"/>
    </w:pPr>
    <w:rPr>
      <w:rFonts w:ascii="Calibri" w:eastAsiaTheme="minorHAnsi" w:hAnsi="Calibri" w:cs="Calibri"/>
      <w:sz w:val="22"/>
      <w:szCs w:val="22"/>
      <w:lang w:eastAsia="en-GB"/>
    </w:rPr>
  </w:style>
  <w:style w:type="paragraph" w:customStyle="1" w:styleId="tal0">
    <w:name w:val="tal"/>
    <w:basedOn w:val="a3"/>
    <w:uiPriority w:val="99"/>
    <w:rsid w:val="00CB2233"/>
    <w:pPr>
      <w:spacing w:before="100" w:beforeAutospacing="1" w:after="100" w:afterAutospacing="1"/>
    </w:pPr>
    <w:rPr>
      <w:rFonts w:ascii="Calibri" w:eastAsiaTheme="minorHAnsi" w:hAnsi="Calibri" w:cs="Calibri"/>
      <w:sz w:val="22"/>
      <w:szCs w:val="22"/>
      <w:lang w:eastAsia="en-GB"/>
    </w:rPr>
  </w:style>
  <w:style w:type="paragraph" w:customStyle="1" w:styleId="x03proposal">
    <w:name w:val="x_03proposal"/>
    <w:basedOn w:val="a3"/>
    <w:uiPriority w:val="99"/>
    <w:rsid w:val="00CB2233"/>
    <w:pPr>
      <w:spacing w:before="0" w:after="0"/>
    </w:pPr>
    <w:rPr>
      <w:rFonts w:eastAsia="Gulim"/>
      <w:sz w:val="24"/>
      <w:szCs w:val="24"/>
      <w:lang w:val="en-US" w:eastAsia="ko-KR"/>
    </w:rPr>
  </w:style>
  <w:style w:type="paragraph" w:customStyle="1" w:styleId="x00text">
    <w:name w:val="x_00text"/>
    <w:basedOn w:val="a3"/>
    <w:uiPriority w:val="99"/>
    <w:rsid w:val="00CB2233"/>
    <w:pPr>
      <w:spacing w:before="0" w:after="0"/>
    </w:pPr>
    <w:rPr>
      <w:rFonts w:eastAsia="Gulim"/>
      <w:sz w:val="24"/>
      <w:szCs w:val="24"/>
      <w:lang w:val="en-US" w:eastAsia="ko-KR"/>
    </w:rPr>
  </w:style>
  <w:style w:type="paragraph" w:customStyle="1" w:styleId="xb10">
    <w:name w:val="x_b1"/>
    <w:basedOn w:val="a3"/>
    <w:uiPriority w:val="99"/>
    <w:rsid w:val="00CB2233"/>
    <w:pPr>
      <w:spacing w:before="0" w:after="0"/>
    </w:pPr>
    <w:rPr>
      <w:rFonts w:eastAsia="Gulim"/>
      <w:sz w:val="24"/>
      <w:szCs w:val="24"/>
      <w:lang w:val="en-US" w:eastAsia="ko-KR"/>
    </w:rPr>
  </w:style>
  <w:style w:type="character" w:customStyle="1" w:styleId="colour">
    <w:name w:val="colour"/>
    <w:rsid w:val="00CB2233"/>
  </w:style>
  <w:style w:type="paragraph" w:customStyle="1" w:styleId="xa0">
    <w:name w:val="x_a0"/>
    <w:basedOn w:val="a3"/>
    <w:uiPriority w:val="99"/>
    <w:rsid w:val="00CB2233"/>
    <w:pPr>
      <w:spacing w:before="0" w:after="0"/>
    </w:pPr>
    <w:rPr>
      <w:rFonts w:ascii="宋体" w:hAnsi="宋体" w:cs="Calibri"/>
      <w:sz w:val="24"/>
      <w:szCs w:val="24"/>
      <w:lang w:val="en-US" w:eastAsia="zh-CN"/>
    </w:rPr>
  </w:style>
  <w:style w:type="character" w:customStyle="1" w:styleId="xapple-converted-space">
    <w:name w:val="x_apple-converted-space"/>
    <w:rsid w:val="00CB2233"/>
  </w:style>
  <w:style w:type="paragraph" w:customStyle="1" w:styleId="3gppagreements0">
    <w:name w:val="3gppagreements0"/>
    <w:basedOn w:val="a3"/>
    <w:uiPriority w:val="99"/>
    <w:rsid w:val="00CB2233"/>
    <w:pPr>
      <w:spacing w:before="0" w:after="0"/>
    </w:pPr>
    <w:rPr>
      <w:sz w:val="24"/>
      <w:szCs w:val="24"/>
      <w:lang w:val="en-US" w:eastAsia="zh-CN"/>
    </w:rPr>
  </w:style>
  <w:style w:type="paragraph" w:customStyle="1" w:styleId="b22">
    <w:name w:val="b22"/>
    <w:basedOn w:val="a3"/>
    <w:uiPriority w:val="99"/>
    <w:rsid w:val="00CB2233"/>
    <w:pPr>
      <w:spacing w:before="0" w:after="0"/>
    </w:pPr>
    <w:rPr>
      <w:sz w:val="24"/>
      <w:szCs w:val="24"/>
      <w:lang w:val="en-US" w:eastAsia="zh-CN"/>
    </w:rPr>
  </w:style>
  <w:style w:type="character" w:customStyle="1" w:styleId="Char20">
    <w:name w:val="正文文本 Char2"/>
    <w:aliases w:val="bt Char2"/>
    <w:locked/>
    <w:rsid w:val="00CB2233"/>
    <w:rPr>
      <w:rFonts w:ascii="MS Mincho" w:eastAsia="MS Mincho" w:hAnsi="MS Mincho"/>
      <w:lang w:eastAsia="en-US"/>
    </w:rPr>
  </w:style>
  <w:style w:type="paragraph" w:customStyle="1" w:styleId="tan0">
    <w:name w:val="tan"/>
    <w:basedOn w:val="a3"/>
    <w:rsid w:val="00CB2233"/>
    <w:pPr>
      <w:keepNext/>
      <w:spacing w:before="0" w:after="0"/>
      <w:ind w:left="851" w:hanging="851"/>
    </w:pPr>
    <w:rPr>
      <w:rFonts w:ascii="Arial" w:hAnsi="Arial" w:cs="Arial"/>
      <w:sz w:val="18"/>
      <w:szCs w:val="18"/>
      <w:lang w:val="en-US" w:eastAsia="zh-CN"/>
    </w:rPr>
  </w:style>
  <w:style w:type="paragraph" w:customStyle="1" w:styleId="x2">
    <w:name w:val="x2"/>
    <w:basedOn w:val="a3"/>
    <w:uiPriority w:val="99"/>
    <w:rsid w:val="00CB2233"/>
    <w:pPr>
      <w:spacing w:before="0" w:after="0"/>
    </w:pPr>
    <w:rPr>
      <w:rFonts w:ascii="Gulim" w:eastAsia="Gulim" w:hAnsi="Gulim" w:cs="Calibri"/>
      <w:sz w:val="24"/>
      <w:szCs w:val="24"/>
      <w:lang w:val="en-US" w:eastAsia="zh-CN"/>
    </w:rPr>
  </w:style>
  <w:style w:type="paragraph" w:customStyle="1" w:styleId="listparagraph11">
    <w:name w:val="listparagraph11"/>
    <w:basedOn w:val="a3"/>
    <w:uiPriority w:val="99"/>
    <w:rsid w:val="00CB2233"/>
    <w:pPr>
      <w:spacing w:before="0" w:after="0"/>
    </w:pPr>
    <w:rPr>
      <w:rFonts w:ascii="Calibri" w:eastAsia="Calibri" w:hAnsi="Calibri" w:cs="Calibri"/>
      <w:sz w:val="22"/>
      <w:szCs w:val="22"/>
      <w:lang w:val="en-US" w:eastAsia="en-US"/>
    </w:rPr>
  </w:style>
  <w:style w:type="character" w:customStyle="1" w:styleId="proposalChar0">
    <w:name w:val="proposal Char"/>
    <w:basedOn w:val="a4"/>
    <w:link w:val="proposal0"/>
    <w:locked/>
    <w:rsid w:val="00CB2233"/>
    <w:rPr>
      <w:b/>
      <w:bCs/>
      <w:i/>
      <w:iCs/>
    </w:rPr>
  </w:style>
  <w:style w:type="paragraph" w:customStyle="1" w:styleId="proposal0">
    <w:name w:val="proposal"/>
    <w:basedOn w:val="a3"/>
    <w:link w:val="proposalChar0"/>
    <w:rsid w:val="00CB2233"/>
    <w:pPr>
      <w:spacing w:before="60" w:line="360" w:lineRule="atLeast"/>
      <w:jc w:val="both"/>
    </w:pPr>
    <w:rPr>
      <w:rFonts w:ascii="CG Times (WN)" w:hAnsi="CG Times (WN)"/>
      <w:b/>
      <w:bCs/>
      <w:i/>
      <w:iCs/>
      <w:lang w:val="en-US" w:eastAsia="zh-CN"/>
    </w:rPr>
  </w:style>
  <w:style w:type="character" w:customStyle="1" w:styleId="B4Char">
    <w:name w:val="B4 Char"/>
    <w:basedOn w:val="a4"/>
    <w:link w:val="B4"/>
    <w:locked/>
    <w:rsid w:val="00CB2233"/>
    <w:rPr>
      <w:rFonts w:ascii="Times New Roman" w:hAnsi="Times New Roman"/>
      <w:lang w:val="en-GB" w:eastAsia="ja-JP"/>
    </w:rPr>
  </w:style>
  <w:style w:type="paragraph" w:customStyle="1" w:styleId="b110">
    <w:name w:val="b11"/>
    <w:basedOn w:val="a3"/>
    <w:uiPriority w:val="99"/>
    <w:rsid w:val="00CB2233"/>
    <w:pPr>
      <w:spacing w:before="100" w:beforeAutospacing="1" w:after="100" w:afterAutospacing="1"/>
    </w:pPr>
    <w:rPr>
      <w:rFonts w:ascii="宋体" w:hAnsi="宋体" w:cs="Calibri"/>
      <w:sz w:val="24"/>
      <w:szCs w:val="24"/>
      <w:lang w:val="en-US" w:eastAsia="zh-CN"/>
    </w:rPr>
  </w:style>
  <w:style w:type="paragraph" w:customStyle="1" w:styleId="gmail-m-2909877017254924335a">
    <w:name w:val="gmail-m_-2909877017254924335a"/>
    <w:basedOn w:val="a3"/>
    <w:uiPriority w:val="99"/>
    <w:semiHidden/>
    <w:rsid w:val="00CB2233"/>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a3"/>
    <w:uiPriority w:val="99"/>
    <w:rsid w:val="00CB2233"/>
    <w:pPr>
      <w:spacing w:before="100" w:beforeAutospacing="1" w:after="100" w:afterAutospacing="1"/>
    </w:pPr>
    <w:rPr>
      <w:rFonts w:ascii="Gulim" w:eastAsia="Gulim" w:hAnsi="Gulim" w:cs="Calibri"/>
      <w:sz w:val="24"/>
      <w:lang w:val="en-US" w:eastAsia="zh-CN"/>
    </w:rPr>
  </w:style>
  <w:style w:type="paragraph" w:customStyle="1" w:styleId="xmsolistparagraph0">
    <w:name w:val="x_msolistparagraph"/>
    <w:basedOn w:val="a3"/>
    <w:uiPriority w:val="99"/>
    <w:rsid w:val="00CB2233"/>
    <w:pPr>
      <w:spacing w:before="0" w:after="0"/>
      <w:ind w:left="720"/>
    </w:pPr>
    <w:rPr>
      <w:rFonts w:ascii="Calibri" w:hAnsi="Calibri" w:cs="Calibri"/>
      <w:sz w:val="22"/>
      <w:szCs w:val="22"/>
      <w:lang w:val="en-US" w:eastAsia="zh-CN"/>
    </w:rPr>
  </w:style>
  <w:style w:type="character" w:customStyle="1" w:styleId="TANChar">
    <w:name w:val="TAN Char"/>
    <w:link w:val="TAN"/>
    <w:qFormat/>
    <w:locked/>
    <w:rsid w:val="00CB2233"/>
    <w:rPr>
      <w:rFonts w:ascii="Arial" w:hAnsi="Arial"/>
      <w:sz w:val="18"/>
      <w:lang w:val="en-GB" w:eastAsia="ja-JP"/>
    </w:rPr>
  </w:style>
  <w:style w:type="paragraph" w:customStyle="1" w:styleId="b20">
    <w:name w:val="b2"/>
    <w:basedOn w:val="a3"/>
    <w:uiPriority w:val="99"/>
    <w:rsid w:val="00CB2233"/>
    <w:pPr>
      <w:spacing w:before="100" w:beforeAutospacing="1" w:after="100" w:afterAutospacing="1"/>
    </w:pPr>
    <w:rPr>
      <w:rFonts w:eastAsia="Gulim"/>
      <w:sz w:val="24"/>
      <w:szCs w:val="24"/>
      <w:lang w:val="en-US" w:eastAsia="zh-CN"/>
    </w:rPr>
  </w:style>
  <w:style w:type="paragraph" w:customStyle="1" w:styleId="b30">
    <w:name w:val="b3"/>
    <w:basedOn w:val="a3"/>
    <w:uiPriority w:val="99"/>
    <w:rsid w:val="00CB2233"/>
    <w:pPr>
      <w:spacing w:before="100" w:beforeAutospacing="1" w:after="100" w:afterAutospacing="1"/>
    </w:pPr>
    <w:rPr>
      <w:rFonts w:ascii="宋体" w:hAnsi="宋体" w:cs="Gulim"/>
      <w:sz w:val="24"/>
      <w:szCs w:val="24"/>
      <w:lang w:val="en-US" w:eastAsia="ko-KR"/>
    </w:rPr>
  </w:style>
  <w:style w:type="paragraph" w:customStyle="1" w:styleId="b40">
    <w:name w:val="b4"/>
    <w:basedOn w:val="a3"/>
    <w:uiPriority w:val="99"/>
    <w:rsid w:val="00CB2233"/>
    <w:pPr>
      <w:spacing w:before="100" w:beforeAutospacing="1" w:after="100" w:afterAutospacing="1"/>
    </w:pPr>
    <w:rPr>
      <w:rFonts w:ascii="宋体" w:hAnsi="宋体" w:cs="Gulim"/>
      <w:sz w:val="24"/>
      <w:szCs w:val="24"/>
      <w:lang w:val="en-US" w:eastAsia="ko-KR"/>
    </w:rPr>
  </w:style>
  <w:style w:type="paragraph" w:customStyle="1" w:styleId="b50">
    <w:name w:val="b5"/>
    <w:basedOn w:val="a3"/>
    <w:uiPriority w:val="99"/>
    <w:rsid w:val="00CB2233"/>
    <w:pPr>
      <w:spacing w:before="100" w:beforeAutospacing="1" w:after="100" w:afterAutospacing="1"/>
    </w:pPr>
    <w:rPr>
      <w:rFonts w:ascii="宋体" w:hAnsi="宋体" w:cs="Gulim"/>
      <w:sz w:val="24"/>
      <w:szCs w:val="24"/>
      <w:lang w:val="en-US" w:eastAsia="ko-KR"/>
    </w:rPr>
  </w:style>
  <w:style w:type="table" w:customStyle="1" w:styleId="1f1">
    <w:name w:val="普通表格1"/>
    <w:uiPriority w:val="99"/>
    <w:semiHidden/>
    <w:rsid w:val="00CB2233"/>
    <w:pPr>
      <w:spacing w:before="0" w:after="0"/>
      <w:ind w:left="0" w:firstLine="0"/>
    </w:pPr>
    <w:rPr>
      <w:rFonts w:ascii="Calibri" w:eastAsia="Times New Roman" w:hAnsi="Calibri"/>
      <w:lang w:eastAsia="ko-KR"/>
    </w:rPr>
    <w:tblPr>
      <w:tblCellMar>
        <w:top w:w="0" w:type="dxa"/>
        <w:left w:w="108" w:type="dxa"/>
        <w:bottom w:w="0" w:type="dxa"/>
        <w:right w:w="108" w:type="dxa"/>
      </w:tblCellMar>
    </w:tblPr>
  </w:style>
  <w:style w:type="character" w:customStyle="1" w:styleId="TAHChar">
    <w:name w:val="TAH Char"/>
    <w:rsid w:val="00CB2233"/>
    <w:rPr>
      <w:rFonts w:ascii="Arial" w:eastAsia="Times New Roman" w:hAnsi="Arial"/>
      <w:b/>
      <w:sz w:val="18"/>
      <w:lang w:val="en-GB"/>
    </w:rPr>
  </w:style>
  <w:style w:type="character" w:customStyle="1" w:styleId="emailstyle19">
    <w:name w:val="emailstyle19"/>
    <w:basedOn w:val="a4"/>
    <w:semiHidden/>
    <w:rsid w:val="00CB2233"/>
    <w:rPr>
      <w:rFonts w:ascii="Calibri" w:hAnsi="Calibri" w:cs="Calibri" w:hint="default"/>
      <w:color w:val="auto"/>
    </w:rPr>
  </w:style>
  <w:style w:type="character" w:customStyle="1" w:styleId="None">
    <w:name w:val="None"/>
    <w:basedOn w:val="a4"/>
    <w:rsid w:val="00CB2233"/>
  </w:style>
  <w:style w:type="paragraph" w:customStyle="1" w:styleId="xtal">
    <w:name w:val="x_tal"/>
    <w:basedOn w:val="a3"/>
    <w:uiPriority w:val="99"/>
    <w:rsid w:val="00CB2233"/>
    <w:pPr>
      <w:spacing w:before="0" w:after="0"/>
    </w:pPr>
    <w:rPr>
      <w:rFonts w:cs="Calibri"/>
      <w:sz w:val="24"/>
      <w:szCs w:val="22"/>
      <w:lang w:val="en-US" w:eastAsia="zh-CN"/>
    </w:rPr>
  </w:style>
  <w:style w:type="character" w:customStyle="1" w:styleId="xnone">
    <w:name w:val="x_none"/>
    <w:rsid w:val="00CB2233"/>
  </w:style>
  <w:style w:type="character" w:customStyle="1" w:styleId="gmaildefault">
    <w:name w:val="gmail_default"/>
    <w:rsid w:val="00CB2233"/>
  </w:style>
  <w:style w:type="paragraph" w:customStyle="1" w:styleId="affffff">
    <w:name w:val="a"/>
    <w:basedOn w:val="a3"/>
    <w:uiPriority w:val="99"/>
    <w:rsid w:val="00CB2233"/>
    <w:pPr>
      <w:spacing w:before="100" w:beforeAutospacing="1" w:after="100" w:afterAutospacing="1"/>
    </w:pPr>
    <w:rPr>
      <w:rFonts w:ascii="Calibri" w:hAnsi="Calibri" w:cs="Calibri"/>
      <w:sz w:val="22"/>
      <w:szCs w:val="22"/>
      <w:lang w:val="en-US" w:eastAsia="zh-CN"/>
    </w:rPr>
  </w:style>
  <w:style w:type="character" w:customStyle="1" w:styleId="xapple-converted-space0">
    <w:name w:val="xapple-converted-space"/>
    <w:rsid w:val="00CB2233"/>
  </w:style>
  <w:style w:type="paragraph" w:customStyle="1" w:styleId="gmail-msonormal">
    <w:name w:val="gmail-msonormal"/>
    <w:basedOn w:val="a3"/>
    <w:rsid w:val="00CB2233"/>
    <w:pPr>
      <w:spacing w:before="100" w:beforeAutospacing="1" w:after="100" w:afterAutospacing="1"/>
    </w:pPr>
    <w:rPr>
      <w:rFonts w:ascii="Calibri" w:hAnsi="Calibri" w:cs="Calibri"/>
      <w:sz w:val="22"/>
      <w:szCs w:val="22"/>
      <w:lang w:val="en-US" w:eastAsia="zh-CN"/>
    </w:rPr>
  </w:style>
  <w:style w:type="character" w:customStyle="1" w:styleId="ListParagraphChar1">
    <w:name w:val="List Paragraph Char1"/>
    <w:aliases w:val="- Bullets Char1,?? ?? Char1,????? Char1,???? Char1,Lista1 Char1,リスト段落 Char1"/>
    <w:uiPriority w:val="34"/>
    <w:qFormat/>
    <w:locked/>
    <w:rsid w:val="00CB2233"/>
    <w:rPr>
      <w:rFonts w:ascii="Times New Roman" w:eastAsia="Calibri" w:hAnsi="Times New Roman"/>
      <w:szCs w:val="22"/>
      <w:lang w:eastAsia="en-US"/>
    </w:rPr>
  </w:style>
  <w:style w:type="character" w:customStyle="1" w:styleId="msoins2">
    <w:name w:val="msoins2"/>
    <w:rsid w:val="00CB2233"/>
  </w:style>
  <w:style w:type="paragraph" w:customStyle="1" w:styleId="xxxmsolistparagraph">
    <w:name w:val="x_xxmsolistparagraph"/>
    <w:basedOn w:val="a3"/>
    <w:uiPriority w:val="99"/>
    <w:rsid w:val="00CB2233"/>
    <w:pPr>
      <w:spacing w:before="0" w:after="0"/>
      <w:ind w:left="800"/>
      <w:jc w:val="both"/>
    </w:pPr>
    <w:rPr>
      <w:rFonts w:ascii="Calibri" w:hAnsi="Calibri" w:cs="Calibri"/>
      <w:sz w:val="21"/>
      <w:szCs w:val="21"/>
      <w:lang w:val="en-US" w:eastAsia="zh-CN"/>
    </w:rPr>
  </w:style>
  <w:style w:type="paragraph" w:customStyle="1" w:styleId="xxmsonormal0">
    <w:name w:val="xxmsonormal"/>
    <w:basedOn w:val="a3"/>
    <w:rsid w:val="00CB2233"/>
    <w:pPr>
      <w:spacing w:before="0" w:after="0"/>
    </w:pPr>
    <w:rPr>
      <w:rFonts w:ascii="宋体" w:hAnsi="宋体" w:cs="Gulim"/>
      <w:sz w:val="24"/>
      <w:szCs w:val="24"/>
      <w:lang w:val="en-US" w:eastAsia="zh-CN"/>
    </w:rPr>
  </w:style>
  <w:style w:type="paragraph" w:customStyle="1" w:styleId="Obserevation">
    <w:name w:val="Obserevation"/>
    <w:basedOn w:val="a3"/>
    <w:link w:val="ObserevationChar"/>
    <w:qFormat/>
    <w:rsid w:val="00CB2233"/>
    <w:pPr>
      <w:numPr>
        <w:numId w:val="54"/>
      </w:numPr>
      <w:tabs>
        <w:tab w:val="left" w:pos="1620"/>
      </w:tabs>
      <w:spacing w:after="0"/>
      <w:ind w:left="1627" w:hanging="1627"/>
    </w:pPr>
    <w:rPr>
      <w:rFonts w:ascii="Calibri" w:eastAsia="MS Mincho" w:hAnsi="Calibri"/>
      <w:b/>
      <w:lang w:val="en-US" w:eastAsia="en-US"/>
    </w:rPr>
  </w:style>
  <w:style w:type="character" w:customStyle="1" w:styleId="ObserevationChar">
    <w:name w:val="Obserevation Char"/>
    <w:basedOn w:val="Proposal1Char"/>
    <w:link w:val="Obserevation"/>
    <w:rsid w:val="00CB2233"/>
    <w:rPr>
      <w:rFonts w:ascii="Calibri" w:eastAsia="MS Mincho" w:hAnsi="Calibri"/>
      <w:b/>
      <w:lang w:eastAsia="en-US"/>
    </w:rPr>
  </w:style>
  <w:style w:type="paragraph" w:customStyle="1" w:styleId="gmail-3gppagreements">
    <w:name w:val="gmail-3gppagreements"/>
    <w:basedOn w:val="a3"/>
    <w:uiPriority w:val="99"/>
    <w:rsid w:val="00CB2233"/>
    <w:pPr>
      <w:spacing w:before="100" w:beforeAutospacing="1" w:after="100" w:afterAutospacing="1"/>
    </w:pPr>
    <w:rPr>
      <w:rFonts w:ascii="Calibri" w:eastAsia="Calibri" w:hAnsi="Calibri" w:cs="Calibri"/>
      <w:sz w:val="22"/>
      <w:szCs w:val="22"/>
      <w:lang w:val="en-US" w:eastAsia="en-US"/>
    </w:rPr>
  </w:style>
  <w:style w:type="character" w:customStyle="1" w:styleId="ObservationChar">
    <w:name w:val="Observation Char"/>
    <w:link w:val="Observation"/>
    <w:qFormat/>
    <w:locked/>
    <w:rsid w:val="00CB2233"/>
    <w:rPr>
      <w:rFonts w:ascii="Arial" w:eastAsia="Times New Roman" w:hAnsi="Arial"/>
      <w:b/>
      <w:bCs/>
      <w:lang w:val="en-GB"/>
    </w:rPr>
  </w:style>
  <w:style w:type="paragraph" w:customStyle="1" w:styleId="a00">
    <w:name w:val="a0"/>
    <w:basedOn w:val="a3"/>
    <w:uiPriority w:val="99"/>
    <w:rsid w:val="00CB2233"/>
    <w:pPr>
      <w:spacing w:before="100" w:beforeAutospacing="1" w:after="100" w:afterAutospacing="1"/>
    </w:pPr>
    <w:rPr>
      <w:rFonts w:ascii="Calibri" w:eastAsiaTheme="minorHAnsi" w:hAnsi="Calibri" w:cs="Calibri"/>
      <w:sz w:val="22"/>
      <w:szCs w:val="22"/>
      <w:lang w:eastAsia="en-GB"/>
    </w:rPr>
  </w:style>
  <w:style w:type="paragraph" w:customStyle="1" w:styleId="xxxmsonormal">
    <w:name w:val="x_x_xmsonormal"/>
    <w:basedOn w:val="a3"/>
    <w:rsid w:val="00CB2233"/>
    <w:pPr>
      <w:spacing w:before="0" w:after="0"/>
    </w:pPr>
    <w:rPr>
      <w:rFonts w:ascii="Calibri" w:eastAsia="Calibri" w:hAnsi="Calibri" w:cs="Calibri"/>
      <w:sz w:val="22"/>
      <w:szCs w:val="22"/>
      <w:lang w:val="en-US" w:eastAsia="en-US"/>
    </w:rPr>
  </w:style>
  <w:style w:type="character" w:customStyle="1" w:styleId="ListLabel47">
    <w:name w:val="ListLabel 47"/>
    <w:qFormat/>
    <w:rsid w:val="00CB2233"/>
    <w:rPr>
      <w:rFonts w:cs="Courier New"/>
    </w:rPr>
  </w:style>
  <w:style w:type="table" w:customStyle="1" w:styleId="113">
    <w:name w:val="网格表 1 浅色1"/>
    <w:basedOn w:val="a5"/>
    <w:uiPriority w:val="46"/>
    <w:rsid w:val="00CB2233"/>
    <w:pPr>
      <w:spacing w:before="0" w:after="0"/>
      <w:ind w:left="0" w:firstLine="0"/>
    </w:pPr>
    <w:rPr>
      <w:rFonts w:ascii="Calibri"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a3"/>
    <w:uiPriority w:val="99"/>
    <w:rsid w:val="00CB2233"/>
    <w:pPr>
      <w:spacing w:before="0" w:after="0"/>
    </w:pPr>
    <w:rPr>
      <w:rFonts w:ascii="Gulim" w:eastAsia="Gulim" w:hAnsi="Gulim" w:cs="Calibri"/>
      <w:sz w:val="24"/>
      <w:szCs w:val="24"/>
      <w:lang w:val="en-US" w:eastAsia="en-US"/>
    </w:rPr>
  </w:style>
  <w:style w:type="paragraph" w:customStyle="1" w:styleId="xxmsolistparagraph0">
    <w:name w:val="xxmsolistparagraph"/>
    <w:basedOn w:val="a3"/>
    <w:rsid w:val="00CB2233"/>
    <w:pPr>
      <w:spacing w:before="0" w:after="0"/>
    </w:pPr>
    <w:rPr>
      <w:rFonts w:ascii="Calibri" w:eastAsia="Calibri" w:hAnsi="Calibri" w:cs="Calibri"/>
      <w:sz w:val="22"/>
      <w:szCs w:val="22"/>
      <w:lang w:val="en-US" w:eastAsia="en-US"/>
    </w:rPr>
  </w:style>
  <w:style w:type="paragraph" w:customStyle="1" w:styleId="3GPPH2">
    <w:name w:val="3GPP H2"/>
    <w:basedOn w:val="20"/>
    <w:next w:val="3GPPText"/>
    <w:uiPriority w:val="99"/>
    <w:qFormat/>
    <w:rsid w:val="00CB2233"/>
    <w:pPr>
      <w:numPr>
        <w:numId w:val="56"/>
      </w:numPr>
      <w:overflowPunct w:val="0"/>
      <w:autoSpaceDE w:val="0"/>
      <w:autoSpaceDN w:val="0"/>
      <w:adjustRightInd w:val="0"/>
      <w:spacing w:after="120"/>
    </w:pPr>
    <w:rPr>
      <w:rFonts w:ascii="Arial" w:hAnsi="Arial"/>
      <w:b w:val="0"/>
      <w:bCs w:val="0"/>
      <w:i w:val="0"/>
      <w:iCs w:val="0"/>
      <w:sz w:val="32"/>
      <w:szCs w:val="20"/>
      <w:lang w:eastAsia="en-US"/>
    </w:rPr>
  </w:style>
  <w:style w:type="paragraph" w:customStyle="1" w:styleId="m-8344110204669877727observation">
    <w:name w:val="m_-8344110204669877727observation"/>
    <w:basedOn w:val="a3"/>
    <w:rsid w:val="00CB2233"/>
    <w:pPr>
      <w:spacing w:before="100" w:beforeAutospacing="1" w:after="100" w:afterAutospacing="1"/>
    </w:pPr>
    <w:rPr>
      <w:rFonts w:ascii="Calibri" w:eastAsia="Calibri" w:hAnsi="Calibri" w:cs="Calibri"/>
      <w:sz w:val="22"/>
      <w:szCs w:val="22"/>
      <w:lang w:val="en-US" w:eastAsia="en-US"/>
    </w:rPr>
  </w:style>
  <w:style w:type="character" w:customStyle="1" w:styleId="affffff0">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a4"/>
    <w:uiPriority w:val="34"/>
    <w:locked/>
    <w:rsid w:val="00CB2233"/>
    <w:rPr>
      <w:rFonts w:ascii="Calibri" w:hAnsi="Calibri" w:cs="Calibri"/>
      <w:lang w:eastAsia="zh-CN"/>
    </w:rPr>
  </w:style>
  <w:style w:type="paragraph" w:customStyle="1" w:styleId="xmsobodytext">
    <w:name w:val="xmsobodytext"/>
    <w:basedOn w:val="a3"/>
    <w:uiPriority w:val="99"/>
    <w:rsid w:val="00CB2233"/>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locked/>
    <w:rsid w:val="00CB2233"/>
    <w:rPr>
      <w:rFonts w:ascii="Batang" w:hAnsi="Batang"/>
    </w:rPr>
  </w:style>
  <w:style w:type="paragraph" w:customStyle="1" w:styleId="discussionpoint">
    <w:name w:val="discussion point"/>
    <w:basedOn w:val="a3"/>
    <w:link w:val="discussionpointChar"/>
    <w:rsid w:val="00CB2233"/>
    <w:pPr>
      <w:overflowPunct w:val="0"/>
      <w:autoSpaceDE w:val="0"/>
      <w:autoSpaceDN w:val="0"/>
      <w:snapToGrid w:val="0"/>
      <w:spacing w:before="0" w:after="60" w:line="252" w:lineRule="auto"/>
      <w:jc w:val="both"/>
    </w:pPr>
    <w:rPr>
      <w:rFonts w:ascii="Batang" w:hAnsi="Batang"/>
      <w:lang w:val="en-US" w:eastAsia="zh-CN"/>
    </w:rPr>
  </w:style>
  <w:style w:type="table" w:styleId="82">
    <w:name w:val="Table Grid 8"/>
    <w:basedOn w:val="a5"/>
    <w:unhideWhenUsed/>
    <w:qFormat/>
    <w:locked/>
    <w:rsid w:val="00CB2233"/>
    <w:pPr>
      <w:snapToGrid w:val="0"/>
      <w:spacing w:before="0" w:after="100" w:afterAutospacing="1" w:line="256" w:lineRule="auto"/>
      <w:ind w:left="0" w:firstLine="0"/>
    </w:pPr>
    <w:rPr>
      <w:rFonts w:ascii="Times New Roman" w:hAnsi="Times New Roman"/>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CB2233"/>
    <w:rPr>
      <w:rFonts w:ascii="Calibri" w:hAnsi="Calibri" w:cs="Calibri"/>
    </w:rPr>
  </w:style>
  <w:style w:type="paragraph" w:customStyle="1" w:styleId="DraftProposal">
    <w:name w:val="Draft Proposal"/>
    <w:basedOn w:val="a3"/>
    <w:uiPriority w:val="99"/>
    <w:rsid w:val="00CB2233"/>
    <w:pPr>
      <w:snapToGrid w:val="0"/>
      <w:spacing w:before="0" w:after="160" w:line="252" w:lineRule="auto"/>
    </w:pPr>
    <w:rPr>
      <w:rFonts w:ascii="Arial" w:eastAsia="Calibri" w:hAnsi="Arial" w:cs="Arial"/>
      <w:b/>
      <w:bCs/>
      <w:sz w:val="22"/>
      <w:szCs w:val="22"/>
      <w:lang w:val="en-US" w:eastAsia="en-US"/>
    </w:rPr>
  </w:style>
  <w:style w:type="paragraph" w:customStyle="1" w:styleId="gmail-m-5668055802669296975msolistparagraph">
    <w:name w:val="gmail-m-5668055802669296975msolistparagraph"/>
    <w:basedOn w:val="a3"/>
    <w:uiPriority w:val="99"/>
    <w:semiHidden/>
    <w:rsid w:val="00CB2233"/>
    <w:pPr>
      <w:spacing w:before="100" w:beforeAutospacing="1" w:after="100" w:afterAutospacing="1"/>
    </w:pPr>
    <w:rPr>
      <w:rFonts w:eastAsia="Calibri"/>
      <w:sz w:val="24"/>
      <w:szCs w:val="24"/>
      <w:lang w:val="en-US" w:eastAsia="en-US"/>
    </w:rPr>
  </w:style>
  <w:style w:type="paragraph" w:customStyle="1" w:styleId="m-2728575548228320336msolistparagraph">
    <w:name w:val="m_-2728575548228320336msolistparagraph"/>
    <w:basedOn w:val="a3"/>
    <w:rsid w:val="00CB2233"/>
    <w:pPr>
      <w:spacing w:before="100" w:beforeAutospacing="1" w:after="100" w:afterAutospacing="1"/>
    </w:pPr>
    <w:rPr>
      <w:rFonts w:eastAsia="Times New Roman"/>
      <w:sz w:val="24"/>
      <w:szCs w:val="24"/>
      <w:lang w:val="en-US" w:eastAsia="ko-KR"/>
    </w:rPr>
  </w:style>
  <w:style w:type="paragraph" w:customStyle="1" w:styleId="000proposal">
    <w:name w:val="000_proposal"/>
    <w:basedOn w:val="00Text"/>
    <w:link w:val="000proposalChar"/>
    <w:qFormat/>
    <w:rsid w:val="00CB2233"/>
    <w:pPr>
      <w:spacing w:before="120" w:line="264" w:lineRule="auto"/>
    </w:pPr>
    <w:rPr>
      <w:b/>
      <w:bCs/>
      <w:i/>
      <w:iCs/>
    </w:rPr>
  </w:style>
  <w:style w:type="character" w:customStyle="1" w:styleId="000proposalChar">
    <w:name w:val="000_proposal Char"/>
    <w:basedOn w:val="00TextChar"/>
    <w:link w:val="000proposal"/>
    <w:rsid w:val="00CB2233"/>
    <w:rPr>
      <w:rFonts w:ascii="Times New Roman" w:hAnsi="Times New Roman"/>
      <w:b/>
      <w:bCs/>
      <w:i/>
      <w:iCs/>
      <w:szCs w:val="24"/>
    </w:rPr>
  </w:style>
  <w:style w:type="character" w:customStyle="1" w:styleId="bullet11">
    <w:name w:val="bullet1 字符"/>
    <w:qFormat/>
    <w:rsid w:val="00CB2233"/>
    <w:rPr>
      <w:rFonts w:ascii="Calibri" w:eastAsia="Malgun Gothic" w:hAnsi="Calibri"/>
      <w:sz w:val="22"/>
      <w:szCs w:val="22"/>
    </w:rPr>
  </w:style>
  <w:style w:type="paragraph" w:customStyle="1" w:styleId="tal00">
    <w:name w:val="tal0"/>
    <w:basedOn w:val="a3"/>
    <w:uiPriority w:val="99"/>
    <w:semiHidden/>
    <w:rsid w:val="00CB2233"/>
    <w:pPr>
      <w:spacing w:before="100" w:beforeAutospacing="1" w:after="100" w:afterAutospacing="1"/>
    </w:pPr>
    <w:rPr>
      <w:rFonts w:ascii="Calibri" w:eastAsia="Calibri" w:hAnsi="Calibri" w:cs="Calibri"/>
      <w:sz w:val="22"/>
      <w:szCs w:val="22"/>
      <w:lang w:val="en-US" w:eastAsia="en-US"/>
    </w:rPr>
  </w:style>
  <w:style w:type="paragraph" w:customStyle="1" w:styleId="xa00">
    <w:name w:val="xa0"/>
    <w:basedOn w:val="a3"/>
    <w:rsid w:val="00CB2233"/>
    <w:pPr>
      <w:spacing w:before="100" w:beforeAutospacing="1" w:after="100" w:afterAutospacing="1"/>
    </w:pPr>
    <w:rPr>
      <w:rFonts w:ascii="Calibri" w:eastAsia="Calibri" w:hAnsi="Calibri" w:cs="Calibri"/>
      <w:sz w:val="22"/>
      <w:szCs w:val="22"/>
      <w:lang w:val="en-US" w:eastAsia="en-US"/>
    </w:rPr>
  </w:style>
  <w:style w:type="paragraph" w:customStyle="1" w:styleId="affffffffc">
    <w:name w:val="affffffffc"/>
    <w:basedOn w:val="a3"/>
    <w:rsid w:val="00CB2233"/>
    <w:pPr>
      <w:spacing w:before="100" w:beforeAutospacing="1" w:after="100" w:afterAutospacing="1"/>
    </w:pPr>
    <w:rPr>
      <w:rFonts w:ascii="宋体" w:hAnsi="宋体" w:cs="Calibri"/>
      <w:sz w:val="24"/>
      <w:szCs w:val="24"/>
      <w:lang w:val="en-US" w:eastAsia="en-US"/>
    </w:rPr>
  </w:style>
  <w:style w:type="paragraph" w:customStyle="1" w:styleId="HTML10">
    <w:name w:val="HTML 预设格式1"/>
    <w:basedOn w:val="a3"/>
    <w:link w:val="HTML0"/>
    <w:uiPriority w:val="99"/>
    <w:semiHidden/>
    <w:rsid w:val="00CB2233"/>
    <w:pPr>
      <w:spacing w:before="0" w:after="0"/>
    </w:pPr>
    <w:rPr>
      <w:rFonts w:ascii="Courier New" w:hAnsi="Courier New" w:cs="Courier New"/>
    </w:rPr>
  </w:style>
  <w:style w:type="paragraph" w:customStyle="1" w:styleId="xmsocaption">
    <w:name w:val="x_msocaption"/>
    <w:basedOn w:val="a3"/>
    <w:uiPriority w:val="99"/>
    <w:semiHidden/>
    <w:rsid w:val="00CB2233"/>
    <w:pPr>
      <w:spacing w:before="100" w:beforeAutospacing="1" w:after="100" w:afterAutospacing="1"/>
    </w:pPr>
    <w:rPr>
      <w:rFonts w:ascii="Calibri" w:eastAsia="Calibri" w:hAnsi="Calibri" w:cs="Calibri"/>
      <w:sz w:val="22"/>
      <w:szCs w:val="22"/>
      <w:lang w:val="en-US" w:eastAsia="en-US"/>
    </w:rPr>
  </w:style>
  <w:style w:type="paragraph" w:customStyle="1" w:styleId="xmsonormal00">
    <w:name w:val="x_msonormal0"/>
    <w:basedOn w:val="a3"/>
    <w:uiPriority w:val="99"/>
    <w:semiHidden/>
    <w:rsid w:val="00CB2233"/>
    <w:pPr>
      <w:spacing w:before="100" w:beforeAutospacing="1" w:after="100" w:afterAutospacing="1"/>
    </w:pPr>
    <w:rPr>
      <w:rFonts w:ascii="Calibri" w:eastAsia="Calibri" w:hAnsi="Calibri" w:cs="Calibri"/>
      <w:sz w:val="22"/>
      <w:szCs w:val="22"/>
      <w:lang w:val="en-US" w:eastAsia="en-US"/>
    </w:rPr>
  </w:style>
  <w:style w:type="paragraph" w:customStyle="1" w:styleId="xhtml0">
    <w:name w:val="x_html0"/>
    <w:basedOn w:val="a3"/>
    <w:uiPriority w:val="99"/>
    <w:semiHidden/>
    <w:rsid w:val="00CB2233"/>
    <w:pPr>
      <w:spacing w:before="0" w:after="0"/>
    </w:pPr>
    <w:rPr>
      <w:rFonts w:ascii="Calibri" w:eastAsia="Calibri" w:hAnsi="Calibri" w:cs="Calibri"/>
      <w:sz w:val="22"/>
      <w:szCs w:val="22"/>
      <w:lang w:val="en-US" w:eastAsia="en-US"/>
    </w:rPr>
  </w:style>
  <w:style w:type="paragraph" w:customStyle="1" w:styleId="xmsochpdefault">
    <w:name w:val="x_msochpdefault"/>
    <w:basedOn w:val="a3"/>
    <w:uiPriority w:val="99"/>
    <w:semiHidden/>
    <w:rsid w:val="00CB2233"/>
    <w:pPr>
      <w:spacing w:before="100" w:beforeAutospacing="1" w:after="100" w:afterAutospacing="1"/>
    </w:pPr>
    <w:rPr>
      <w:rFonts w:ascii="宋体" w:hAnsi="宋体" w:cs="Calibri"/>
      <w:lang w:val="en-US" w:eastAsia="en-US"/>
    </w:rPr>
  </w:style>
  <w:style w:type="character" w:customStyle="1" w:styleId="emailstyle36">
    <w:name w:val="emailstyle36"/>
    <w:semiHidden/>
    <w:rsid w:val="00CB2233"/>
    <w:rPr>
      <w:rFonts w:ascii="Calibri" w:hAnsi="Calibri" w:cs="Calibri" w:hint="default"/>
      <w:color w:val="auto"/>
    </w:rPr>
  </w:style>
  <w:style w:type="character" w:customStyle="1" w:styleId="emailstyle37">
    <w:name w:val="emailstyle37"/>
    <w:semiHidden/>
    <w:rsid w:val="00CB2233"/>
    <w:rPr>
      <w:rFonts w:ascii="Calibri" w:hAnsi="Calibri" w:cs="Calibri" w:hint="default"/>
      <w:color w:val="1F497D"/>
    </w:rPr>
  </w:style>
  <w:style w:type="character" w:customStyle="1" w:styleId="emailstyle38">
    <w:name w:val="emailstyle38"/>
    <w:semiHidden/>
    <w:rsid w:val="00CB2233"/>
    <w:rPr>
      <w:rFonts w:ascii="Calibri" w:hAnsi="Calibri" w:cs="Calibri" w:hint="default"/>
      <w:color w:val="1F497D"/>
    </w:rPr>
  </w:style>
  <w:style w:type="character" w:customStyle="1" w:styleId="emailstyle39">
    <w:name w:val="emailstyle39"/>
    <w:semiHidden/>
    <w:rsid w:val="00CB2233"/>
    <w:rPr>
      <w:rFonts w:ascii="Calibri" w:hAnsi="Calibri" w:cs="Calibri" w:hint="default"/>
      <w:color w:val="1F497D"/>
    </w:rPr>
  </w:style>
  <w:style w:type="character" w:customStyle="1" w:styleId="emailstyle41">
    <w:name w:val="emailstyle41"/>
    <w:semiHidden/>
    <w:rsid w:val="00CB2233"/>
    <w:rPr>
      <w:rFonts w:ascii="等线" w:eastAsia="等线" w:hAnsi="等线" w:hint="eastAsia"/>
      <w:color w:val="auto"/>
    </w:rPr>
  </w:style>
  <w:style w:type="character" w:customStyle="1" w:styleId="emailstyle42">
    <w:name w:val="emailstyle42"/>
    <w:semiHidden/>
    <w:rsid w:val="00CB2233"/>
    <w:rPr>
      <w:rFonts w:ascii="等线" w:eastAsia="等线" w:hAnsi="等线" w:hint="eastAsia"/>
      <w:color w:val="auto"/>
    </w:rPr>
  </w:style>
  <w:style w:type="character" w:customStyle="1" w:styleId="emailstyle43">
    <w:name w:val="emailstyle43"/>
    <w:semiHidden/>
    <w:rsid w:val="00CB2233"/>
    <w:rPr>
      <w:rFonts w:ascii="Calibri" w:hAnsi="Calibri" w:cs="Calibri" w:hint="default"/>
      <w:color w:val="1F497D"/>
    </w:rPr>
  </w:style>
  <w:style w:type="character" w:customStyle="1" w:styleId="emailstyle44">
    <w:name w:val="emailstyle44"/>
    <w:semiHidden/>
    <w:rsid w:val="00CB2233"/>
    <w:rPr>
      <w:rFonts w:ascii="Calibri" w:hAnsi="Calibri" w:cs="Calibri" w:hint="default"/>
      <w:color w:val="1F497D"/>
    </w:rPr>
  </w:style>
  <w:style w:type="character" w:customStyle="1" w:styleId="emailstyle45">
    <w:name w:val="emailstyle45"/>
    <w:semiHidden/>
    <w:rsid w:val="00CB2233"/>
    <w:rPr>
      <w:rFonts w:ascii="Calibri" w:hAnsi="Calibri" w:cs="Calibri" w:hint="default"/>
      <w:color w:val="auto"/>
    </w:rPr>
  </w:style>
  <w:style w:type="character" w:customStyle="1" w:styleId="xmsohyperlink">
    <w:name w:val="x_msohyperlink"/>
    <w:rsid w:val="00CB2233"/>
    <w:rPr>
      <w:color w:val="0000FF"/>
      <w:u w:val="single"/>
    </w:rPr>
  </w:style>
  <w:style w:type="character" w:customStyle="1" w:styleId="xmsohyperlinkfollowed">
    <w:name w:val="x_msohyperlinkfollowed"/>
    <w:rsid w:val="00CB2233"/>
    <w:rPr>
      <w:color w:val="800080"/>
      <w:u w:val="single"/>
    </w:rPr>
  </w:style>
  <w:style w:type="character" w:customStyle="1" w:styleId="xhtmlpreformattedchar">
    <w:name w:val="x_htmlpreformattedchar"/>
    <w:rsid w:val="00CB2233"/>
    <w:rPr>
      <w:rFonts w:ascii="Consolas" w:hAnsi="Consolas" w:hint="default"/>
    </w:rPr>
  </w:style>
  <w:style w:type="character" w:customStyle="1" w:styleId="xlistparagraphchar">
    <w:name w:val="x_listparagraphchar"/>
    <w:rsid w:val="00CB2233"/>
    <w:rPr>
      <w:rFonts w:ascii="Calibri" w:hAnsi="Calibri" w:cs="Calibri" w:hint="default"/>
    </w:rPr>
  </w:style>
  <w:style w:type="character" w:customStyle="1" w:styleId="xhtml">
    <w:name w:val="x_html"/>
    <w:rsid w:val="00CB2233"/>
    <w:rPr>
      <w:rFonts w:ascii="Courier New" w:hAnsi="Courier New" w:cs="Courier New" w:hint="default"/>
    </w:rPr>
  </w:style>
  <w:style w:type="character" w:customStyle="1" w:styleId="xemailstyle28">
    <w:name w:val="x_emailstyle28"/>
    <w:rsid w:val="00CB2233"/>
    <w:rPr>
      <w:rFonts w:ascii="Book Antiqua" w:hAnsi="Book Antiqua" w:hint="default"/>
      <w:b w:val="0"/>
      <w:bCs w:val="0"/>
      <w:i w:val="0"/>
      <w:iCs w:val="0"/>
      <w:color w:val="auto"/>
    </w:rPr>
  </w:style>
  <w:style w:type="character" w:customStyle="1" w:styleId="xemailstyle29">
    <w:name w:val="x_emailstyle29"/>
    <w:rsid w:val="00CB2233"/>
    <w:rPr>
      <w:rFonts w:ascii="Calibri" w:hAnsi="Calibri" w:cs="Calibri" w:hint="default"/>
      <w:color w:val="auto"/>
    </w:rPr>
  </w:style>
  <w:style w:type="character" w:customStyle="1" w:styleId="xfontstyle01">
    <w:name w:val="x_fontstyle01"/>
    <w:rsid w:val="00CB2233"/>
    <w:rPr>
      <w:rFonts w:ascii="TimesNewRomanPSMT" w:hAnsi="TimesNewRomanPSMT" w:hint="default"/>
      <w:b w:val="0"/>
      <w:bCs w:val="0"/>
      <w:i w:val="0"/>
      <w:iCs w:val="0"/>
      <w:color w:val="000000"/>
    </w:rPr>
  </w:style>
  <w:style w:type="character" w:customStyle="1" w:styleId="xemailstyle31">
    <w:name w:val="x_emailstyle31"/>
    <w:rsid w:val="00CB2233"/>
    <w:rPr>
      <w:rFonts w:ascii="Calibri" w:hAnsi="Calibri" w:cs="Calibri" w:hint="default"/>
      <w:color w:val="1F497D"/>
    </w:rPr>
  </w:style>
  <w:style w:type="character" w:customStyle="1" w:styleId="xemailstyle32">
    <w:name w:val="x_emailstyle32"/>
    <w:rsid w:val="00CB2233"/>
    <w:rPr>
      <w:rFonts w:ascii="等线" w:eastAsia="等线" w:hAnsi="等线" w:hint="eastAsia"/>
      <w:color w:val="auto"/>
    </w:rPr>
  </w:style>
  <w:style w:type="character" w:customStyle="1" w:styleId="xemailstyle33">
    <w:name w:val="x_emailstyle33"/>
    <w:rsid w:val="00CB2233"/>
    <w:rPr>
      <w:rFonts w:ascii="Calibri" w:hAnsi="Calibri" w:cs="Calibri" w:hint="default"/>
      <w:color w:val="1F497D"/>
    </w:rPr>
  </w:style>
  <w:style w:type="character" w:customStyle="1" w:styleId="xemailstyle34">
    <w:name w:val="x_emailstyle34"/>
    <w:rsid w:val="00CB2233"/>
    <w:rPr>
      <w:rFonts w:ascii="Calibri" w:hAnsi="Calibri" w:cs="Calibri" w:hint="default"/>
      <w:color w:val="auto"/>
    </w:rPr>
  </w:style>
  <w:style w:type="character" w:customStyle="1" w:styleId="xemailstyle35">
    <w:name w:val="x_emailstyle35"/>
    <w:rsid w:val="00CB2233"/>
    <w:rPr>
      <w:rFonts w:ascii="Calibri" w:hAnsi="Calibri" w:cs="Calibri" w:hint="default"/>
      <w:color w:val="1F497D"/>
    </w:rPr>
  </w:style>
  <w:style w:type="character" w:customStyle="1" w:styleId="xemailstyle36">
    <w:name w:val="x_emailstyle36"/>
    <w:rsid w:val="00CB2233"/>
    <w:rPr>
      <w:rFonts w:ascii="Calibri" w:hAnsi="Calibri" w:cs="Calibri" w:hint="default"/>
      <w:color w:val="auto"/>
    </w:rPr>
  </w:style>
  <w:style w:type="character" w:customStyle="1" w:styleId="xemailstyle37">
    <w:name w:val="x_emailstyle37"/>
    <w:rsid w:val="00CB2233"/>
    <w:rPr>
      <w:rFonts w:ascii="Calibri" w:hAnsi="Calibri" w:cs="Calibri" w:hint="default"/>
      <w:color w:val="1F497D"/>
    </w:rPr>
  </w:style>
  <w:style w:type="character" w:customStyle="1" w:styleId="xemailstyle38">
    <w:name w:val="x_emailstyle38"/>
    <w:rsid w:val="00CB2233"/>
    <w:rPr>
      <w:rFonts w:ascii="Calibri" w:hAnsi="Calibri" w:cs="Calibri" w:hint="default"/>
      <w:color w:val="auto"/>
    </w:rPr>
  </w:style>
  <w:style w:type="character" w:customStyle="1" w:styleId="xemailstyle39">
    <w:name w:val="x_emailstyle39"/>
    <w:rsid w:val="00CB2233"/>
    <w:rPr>
      <w:rFonts w:ascii="Calibri" w:hAnsi="Calibri" w:cs="Calibri" w:hint="default"/>
      <w:color w:val="1F497D"/>
    </w:rPr>
  </w:style>
  <w:style w:type="character" w:customStyle="1" w:styleId="xemailstyle40">
    <w:name w:val="x_emailstyle40"/>
    <w:rsid w:val="00CB2233"/>
    <w:rPr>
      <w:rFonts w:ascii="Calibri" w:hAnsi="Calibri" w:cs="Calibri" w:hint="default"/>
      <w:color w:val="auto"/>
    </w:rPr>
  </w:style>
  <w:style w:type="character" w:customStyle="1" w:styleId="xemailstyle41">
    <w:name w:val="x_emailstyle41"/>
    <w:rsid w:val="00CB2233"/>
    <w:rPr>
      <w:rFonts w:ascii="Calibri" w:hAnsi="Calibri" w:cs="Calibri" w:hint="default"/>
      <w:color w:val="1F497D"/>
    </w:rPr>
  </w:style>
  <w:style w:type="character" w:customStyle="1" w:styleId="xemailstyle42">
    <w:name w:val="x_emailstyle42"/>
    <w:rsid w:val="00CB2233"/>
    <w:rPr>
      <w:rFonts w:ascii="Calibri" w:hAnsi="Calibri" w:cs="Calibri" w:hint="default"/>
      <w:color w:val="auto"/>
    </w:rPr>
  </w:style>
  <w:style w:type="character" w:customStyle="1" w:styleId="xemailstyle43">
    <w:name w:val="x_emailstyle43"/>
    <w:rsid w:val="00CB2233"/>
    <w:rPr>
      <w:rFonts w:ascii="等线" w:eastAsia="等线" w:hAnsi="等线" w:hint="eastAsia"/>
      <w:color w:val="auto"/>
    </w:rPr>
  </w:style>
  <w:style w:type="character" w:customStyle="1" w:styleId="xemailstyle44">
    <w:name w:val="x_emailstyle44"/>
    <w:rsid w:val="00CB2233"/>
    <w:rPr>
      <w:rFonts w:ascii="等线" w:eastAsia="等线" w:hAnsi="等线" w:hint="eastAsia"/>
      <w:color w:val="auto"/>
    </w:rPr>
  </w:style>
  <w:style w:type="character" w:customStyle="1" w:styleId="xemailstyle45">
    <w:name w:val="x_emailstyle45"/>
    <w:rsid w:val="00CB2233"/>
    <w:rPr>
      <w:rFonts w:ascii="Calibri" w:hAnsi="Calibri" w:cs="Calibri" w:hint="default"/>
      <w:color w:val="auto"/>
    </w:rPr>
  </w:style>
  <w:style w:type="character" w:customStyle="1" w:styleId="xemailstyle46">
    <w:name w:val="x_emailstyle46"/>
    <w:rsid w:val="00CB2233"/>
    <w:rPr>
      <w:rFonts w:ascii="Calibri" w:hAnsi="Calibri" w:cs="Calibri" w:hint="default"/>
      <w:color w:val="1F497D"/>
    </w:rPr>
  </w:style>
  <w:style w:type="character" w:customStyle="1" w:styleId="xemailstyle49">
    <w:name w:val="x_emailstyle49"/>
    <w:rsid w:val="00CB2233"/>
    <w:rPr>
      <w:rFonts w:ascii="Calibri" w:hAnsi="Calibri" w:cs="Calibri" w:hint="default"/>
      <w:color w:val="auto"/>
    </w:rPr>
  </w:style>
  <w:style w:type="character" w:customStyle="1" w:styleId="xemailstyle50">
    <w:name w:val="x_emailstyle50"/>
    <w:rsid w:val="00CB2233"/>
    <w:rPr>
      <w:rFonts w:ascii="Calibri" w:hAnsi="Calibri" w:cs="Calibri" w:hint="default"/>
      <w:color w:val="auto"/>
    </w:rPr>
  </w:style>
  <w:style w:type="character" w:customStyle="1" w:styleId="emailstyle73">
    <w:name w:val="emailstyle73"/>
    <w:semiHidden/>
    <w:rsid w:val="00CB2233"/>
    <w:rPr>
      <w:rFonts w:ascii="Calibri" w:hAnsi="Calibri" w:cs="Calibri" w:hint="default"/>
      <w:color w:val="1F497D"/>
    </w:rPr>
  </w:style>
  <w:style w:type="character" w:customStyle="1" w:styleId="emailstyle74">
    <w:name w:val="emailstyle74"/>
    <w:semiHidden/>
    <w:rsid w:val="00CB2233"/>
    <w:rPr>
      <w:rFonts w:ascii="等线" w:eastAsia="等线" w:hAnsi="等线" w:hint="eastAsia"/>
      <w:color w:val="auto"/>
    </w:rPr>
  </w:style>
  <w:style w:type="character" w:customStyle="1" w:styleId="emailstyle75">
    <w:name w:val="emailstyle75"/>
    <w:semiHidden/>
    <w:rsid w:val="00CB2233"/>
    <w:rPr>
      <w:rFonts w:ascii="等线" w:eastAsia="等线" w:hAnsi="等线" w:hint="eastAsia"/>
      <w:color w:val="1F497D"/>
    </w:rPr>
  </w:style>
  <w:style w:type="character" w:customStyle="1" w:styleId="emailstyle76">
    <w:name w:val="emailstyle76"/>
    <w:semiHidden/>
    <w:rsid w:val="00CB2233"/>
    <w:rPr>
      <w:rFonts w:ascii="等线" w:eastAsia="等线" w:hAnsi="等线" w:hint="eastAsia"/>
      <w:color w:val="1F497D"/>
    </w:rPr>
  </w:style>
  <w:style w:type="character" w:customStyle="1" w:styleId="emailstyle77">
    <w:name w:val="emailstyle77"/>
    <w:semiHidden/>
    <w:rsid w:val="00CB2233"/>
    <w:rPr>
      <w:rFonts w:ascii="Calibri" w:hAnsi="Calibri" w:cs="Calibri" w:hint="default"/>
      <w:color w:val="1F497D"/>
    </w:rPr>
  </w:style>
  <w:style w:type="character" w:customStyle="1" w:styleId="emailstyle78">
    <w:name w:val="emailstyle78"/>
    <w:semiHidden/>
    <w:rsid w:val="00CB2233"/>
    <w:rPr>
      <w:rFonts w:ascii="Calibri" w:hAnsi="Calibri" w:cs="Calibri" w:hint="default"/>
      <w:color w:val="auto"/>
    </w:rPr>
  </w:style>
  <w:style w:type="character" w:customStyle="1" w:styleId="emailstyle79">
    <w:name w:val="emailstyle79"/>
    <w:semiHidden/>
    <w:rsid w:val="00CB2233"/>
    <w:rPr>
      <w:rFonts w:ascii="Calibri" w:hAnsi="Calibri" w:cs="Calibri" w:hint="default"/>
      <w:color w:val="1F497D"/>
    </w:rPr>
  </w:style>
  <w:style w:type="character" w:customStyle="1" w:styleId="emailstyle80">
    <w:name w:val="emailstyle80"/>
    <w:semiHidden/>
    <w:rsid w:val="00CB2233"/>
    <w:rPr>
      <w:rFonts w:ascii="Calibri" w:hAnsi="Calibri" w:cs="Calibri" w:hint="default"/>
      <w:color w:val="auto"/>
    </w:rPr>
  </w:style>
  <w:style w:type="character" w:customStyle="1" w:styleId="emailstyle81">
    <w:name w:val="emailstyle81"/>
    <w:semiHidden/>
    <w:rsid w:val="00CB2233"/>
    <w:rPr>
      <w:rFonts w:ascii="Calibri" w:hAnsi="Calibri" w:cs="Calibri" w:hint="default"/>
      <w:color w:val="1F497D"/>
    </w:rPr>
  </w:style>
  <w:style w:type="character" w:customStyle="1" w:styleId="emailstyle82">
    <w:name w:val="emailstyle82"/>
    <w:semiHidden/>
    <w:rsid w:val="00CB2233"/>
    <w:rPr>
      <w:rFonts w:ascii="Calibri" w:hAnsi="Calibri" w:cs="Calibri" w:hint="default"/>
      <w:color w:val="1F497D"/>
    </w:rPr>
  </w:style>
  <w:style w:type="character" w:customStyle="1" w:styleId="emailstyle83">
    <w:name w:val="emailstyle83"/>
    <w:semiHidden/>
    <w:rsid w:val="00CB2233"/>
    <w:rPr>
      <w:rFonts w:ascii="Calibri" w:hAnsi="Calibri" w:cs="Calibri" w:hint="default"/>
      <w:color w:val="auto"/>
    </w:rPr>
  </w:style>
  <w:style w:type="character" w:customStyle="1" w:styleId="emailstyle84">
    <w:name w:val="emailstyle84"/>
    <w:semiHidden/>
    <w:rsid w:val="00CB2233"/>
    <w:rPr>
      <w:rFonts w:ascii="Calibri" w:hAnsi="Calibri" w:cs="Calibri" w:hint="default"/>
      <w:color w:val="auto"/>
    </w:rPr>
  </w:style>
  <w:style w:type="character" w:customStyle="1" w:styleId="emailstyle85">
    <w:name w:val="emailstyle85"/>
    <w:semiHidden/>
    <w:rsid w:val="00CB2233"/>
    <w:rPr>
      <w:rFonts w:ascii="Calibri" w:hAnsi="Calibri" w:cs="Calibri" w:hint="default"/>
      <w:color w:val="1F497D"/>
    </w:rPr>
  </w:style>
  <w:style w:type="character" w:customStyle="1" w:styleId="emailstyle86">
    <w:name w:val="emailstyle86"/>
    <w:semiHidden/>
    <w:rsid w:val="00CB2233"/>
    <w:rPr>
      <w:rFonts w:ascii="Calibri" w:hAnsi="Calibri" w:cs="Calibri" w:hint="default"/>
      <w:color w:val="auto"/>
    </w:rPr>
  </w:style>
  <w:style w:type="character" w:customStyle="1" w:styleId="emailstyle87">
    <w:name w:val="emailstyle87"/>
    <w:semiHidden/>
    <w:rsid w:val="00CB2233"/>
    <w:rPr>
      <w:rFonts w:ascii="Calibri" w:hAnsi="Calibri" w:cs="Calibri" w:hint="default"/>
      <w:color w:val="1F497D"/>
    </w:rPr>
  </w:style>
  <w:style w:type="character" w:customStyle="1" w:styleId="emailstyle88">
    <w:name w:val="emailstyle88"/>
    <w:semiHidden/>
    <w:rsid w:val="00CB2233"/>
    <w:rPr>
      <w:rFonts w:ascii="Calibri" w:hAnsi="Calibri" w:cs="Calibri" w:hint="default"/>
      <w:color w:val="auto"/>
    </w:rPr>
  </w:style>
  <w:style w:type="character" w:customStyle="1" w:styleId="emailstyle89">
    <w:name w:val="emailstyle89"/>
    <w:semiHidden/>
    <w:rsid w:val="00CB2233"/>
    <w:rPr>
      <w:rFonts w:ascii="Calibri" w:hAnsi="Calibri" w:cs="Calibri" w:hint="default"/>
      <w:color w:val="1F497D"/>
    </w:rPr>
  </w:style>
  <w:style w:type="character" w:customStyle="1" w:styleId="emailstyle90">
    <w:name w:val="emailstyle90"/>
    <w:semiHidden/>
    <w:rsid w:val="00CB2233"/>
    <w:rPr>
      <w:rFonts w:ascii="Calibri" w:hAnsi="Calibri" w:cs="Calibri" w:hint="default"/>
      <w:color w:val="auto"/>
    </w:rPr>
  </w:style>
  <w:style w:type="character" w:customStyle="1" w:styleId="emailstyle91">
    <w:name w:val="emailstyle91"/>
    <w:semiHidden/>
    <w:rsid w:val="00CB2233"/>
    <w:rPr>
      <w:rFonts w:ascii="Calibri" w:hAnsi="Calibri" w:cs="Calibri" w:hint="default"/>
      <w:color w:val="1F497D"/>
    </w:rPr>
  </w:style>
  <w:style w:type="character" w:customStyle="1" w:styleId="emailstyle92">
    <w:name w:val="emailstyle92"/>
    <w:semiHidden/>
    <w:rsid w:val="00CB2233"/>
    <w:rPr>
      <w:rFonts w:ascii="Calibri" w:hAnsi="Calibri" w:cs="Calibri" w:hint="default"/>
      <w:color w:val="auto"/>
    </w:rPr>
  </w:style>
  <w:style w:type="character" w:customStyle="1" w:styleId="emailstyle93">
    <w:name w:val="emailstyle93"/>
    <w:semiHidden/>
    <w:rsid w:val="00CB2233"/>
    <w:rPr>
      <w:rFonts w:ascii="Calibri" w:hAnsi="Calibri" w:cs="Calibri" w:hint="default"/>
      <w:color w:val="1F497D"/>
    </w:rPr>
  </w:style>
  <w:style w:type="character" w:customStyle="1" w:styleId="emailstyle94">
    <w:name w:val="emailstyle94"/>
    <w:semiHidden/>
    <w:rsid w:val="00CB2233"/>
    <w:rPr>
      <w:rFonts w:ascii="Calibri" w:hAnsi="Calibri" w:cs="Calibri" w:hint="default"/>
      <w:color w:val="auto"/>
    </w:rPr>
  </w:style>
  <w:style w:type="character" w:customStyle="1" w:styleId="emailstyle96">
    <w:name w:val="emailstyle96"/>
    <w:semiHidden/>
    <w:rsid w:val="00CB2233"/>
    <w:rPr>
      <w:rFonts w:ascii="Calibri" w:hAnsi="Calibri" w:cs="Calibri" w:hint="default"/>
      <w:color w:val="1F497D"/>
    </w:rPr>
  </w:style>
  <w:style w:type="character" w:customStyle="1" w:styleId="emailstyle97">
    <w:name w:val="emailstyle97"/>
    <w:semiHidden/>
    <w:rsid w:val="00CB2233"/>
    <w:rPr>
      <w:rFonts w:ascii="Calibri" w:hAnsi="Calibri" w:cs="Calibri" w:hint="default"/>
      <w:color w:val="auto"/>
    </w:rPr>
  </w:style>
  <w:style w:type="character" w:customStyle="1" w:styleId="emailstyle98">
    <w:name w:val="emailstyle98"/>
    <w:semiHidden/>
    <w:rsid w:val="00CB2233"/>
    <w:rPr>
      <w:rFonts w:ascii="Calibri" w:hAnsi="Calibri" w:cs="Calibri" w:hint="default"/>
      <w:color w:val="1F497D"/>
    </w:rPr>
  </w:style>
  <w:style w:type="character" w:customStyle="1" w:styleId="emailstyle99">
    <w:name w:val="emailstyle99"/>
    <w:semiHidden/>
    <w:rsid w:val="00CB2233"/>
    <w:rPr>
      <w:rFonts w:ascii="Calibri" w:hAnsi="Calibri" w:cs="Calibri" w:hint="default"/>
      <w:color w:val="auto"/>
    </w:rPr>
  </w:style>
  <w:style w:type="character" w:customStyle="1" w:styleId="emailstyle100">
    <w:name w:val="emailstyle100"/>
    <w:semiHidden/>
    <w:rsid w:val="00CB2233"/>
    <w:rPr>
      <w:rFonts w:ascii="Calibri" w:hAnsi="Calibri" w:cs="Calibri" w:hint="default"/>
      <w:color w:val="1F497D"/>
    </w:rPr>
  </w:style>
  <w:style w:type="character" w:customStyle="1" w:styleId="emailstyle101">
    <w:name w:val="emailstyle101"/>
    <w:semiHidden/>
    <w:rsid w:val="00CB2233"/>
    <w:rPr>
      <w:rFonts w:ascii="Calibri" w:hAnsi="Calibri" w:cs="Calibri" w:hint="default"/>
      <w:color w:val="auto"/>
    </w:rPr>
  </w:style>
  <w:style w:type="character" w:customStyle="1" w:styleId="emailstyle102">
    <w:name w:val="emailstyle102"/>
    <w:semiHidden/>
    <w:rsid w:val="00CB2233"/>
    <w:rPr>
      <w:rFonts w:ascii="Calibri" w:hAnsi="Calibri" w:cs="Calibri" w:hint="default"/>
      <w:color w:val="1F497D"/>
    </w:rPr>
  </w:style>
  <w:style w:type="character" w:customStyle="1" w:styleId="emailstyle103">
    <w:name w:val="emailstyle103"/>
    <w:semiHidden/>
    <w:rsid w:val="00CB2233"/>
    <w:rPr>
      <w:rFonts w:ascii="Calibri" w:hAnsi="Calibri" w:cs="Calibri" w:hint="default"/>
      <w:color w:val="1F497D"/>
    </w:rPr>
  </w:style>
  <w:style w:type="character" w:customStyle="1" w:styleId="emailstyle104">
    <w:name w:val="emailstyle104"/>
    <w:semiHidden/>
    <w:rsid w:val="00CB2233"/>
    <w:rPr>
      <w:rFonts w:ascii="Calibri" w:hAnsi="Calibri" w:cs="Calibri" w:hint="default"/>
      <w:color w:val="auto"/>
    </w:rPr>
  </w:style>
  <w:style w:type="character" w:customStyle="1" w:styleId="emailstyle105">
    <w:name w:val="emailstyle105"/>
    <w:semiHidden/>
    <w:rsid w:val="00CB2233"/>
    <w:rPr>
      <w:rFonts w:ascii="Calibri" w:hAnsi="Calibri" w:cs="Calibri" w:hint="default"/>
      <w:color w:val="1F497D"/>
    </w:rPr>
  </w:style>
  <w:style w:type="character" w:customStyle="1" w:styleId="emailstyle106">
    <w:name w:val="emailstyle106"/>
    <w:semiHidden/>
    <w:rsid w:val="00CB2233"/>
    <w:rPr>
      <w:rFonts w:ascii="Calibri" w:hAnsi="Calibri" w:cs="Calibri" w:hint="default"/>
      <w:color w:val="1F497D"/>
    </w:rPr>
  </w:style>
  <w:style w:type="character" w:customStyle="1" w:styleId="emailstyle107">
    <w:name w:val="emailstyle107"/>
    <w:semiHidden/>
    <w:rsid w:val="00CB2233"/>
    <w:rPr>
      <w:rFonts w:ascii="等线" w:eastAsia="等线" w:hAnsi="等线" w:hint="eastAsia"/>
      <w:color w:val="1F497D"/>
    </w:rPr>
  </w:style>
  <w:style w:type="character" w:customStyle="1" w:styleId="emailstyle108">
    <w:name w:val="emailstyle108"/>
    <w:semiHidden/>
    <w:rsid w:val="00CB2233"/>
    <w:rPr>
      <w:rFonts w:ascii="Calibri" w:hAnsi="Calibri" w:cs="Calibri" w:hint="default"/>
      <w:color w:val="1F497D"/>
    </w:rPr>
  </w:style>
  <w:style w:type="character" w:customStyle="1" w:styleId="emailstyle109">
    <w:name w:val="emailstyle109"/>
    <w:semiHidden/>
    <w:rsid w:val="00CB2233"/>
    <w:rPr>
      <w:rFonts w:ascii="Calibri" w:hAnsi="Calibri" w:cs="Calibri" w:hint="default"/>
      <w:color w:val="auto"/>
    </w:rPr>
  </w:style>
  <w:style w:type="character" w:customStyle="1" w:styleId="emailstyle110">
    <w:name w:val="emailstyle110"/>
    <w:semiHidden/>
    <w:rsid w:val="00CB2233"/>
    <w:rPr>
      <w:rFonts w:ascii="Calibri" w:hAnsi="Calibri" w:cs="Calibri" w:hint="default"/>
      <w:color w:val="1F497D"/>
    </w:rPr>
  </w:style>
  <w:style w:type="character" w:customStyle="1" w:styleId="emailstyle111">
    <w:name w:val="emailstyle111"/>
    <w:semiHidden/>
    <w:rsid w:val="00CB2233"/>
    <w:rPr>
      <w:rFonts w:ascii="Calibri" w:hAnsi="Calibri" w:cs="Calibri" w:hint="default"/>
      <w:color w:val="auto"/>
    </w:rPr>
  </w:style>
  <w:style w:type="character" w:customStyle="1" w:styleId="emailstyle112">
    <w:name w:val="emailstyle112"/>
    <w:semiHidden/>
    <w:rsid w:val="00CB2233"/>
    <w:rPr>
      <w:rFonts w:ascii="Calibri" w:hAnsi="Calibri" w:cs="Calibri" w:hint="default"/>
      <w:color w:val="1F497D"/>
    </w:rPr>
  </w:style>
  <w:style w:type="character" w:customStyle="1" w:styleId="emailstyle113">
    <w:name w:val="emailstyle113"/>
    <w:semiHidden/>
    <w:rsid w:val="00CB2233"/>
    <w:rPr>
      <w:rFonts w:ascii="Calibri" w:hAnsi="Calibri" w:cs="Calibri" w:hint="default"/>
      <w:color w:val="auto"/>
    </w:rPr>
  </w:style>
  <w:style w:type="character" w:customStyle="1" w:styleId="emailstyle114">
    <w:name w:val="emailstyle114"/>
    <w:semiHidden/>
    <w:rsid w:val="00CB2233"/>
    <w:rPr>
      <w:rFonts w:ascii="Calibri" w:hAnsi="Calibri" w:cs="Calibri" w:hint="default"/>
      <w:color w:val="1F497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834877863">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73244168">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803176-F2AB-44C1-942C-CDF928D36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1649</TotalTime>
  <Pages>2</Pages>
  <Words>527</Words>
  <Characters>3010</Characters>
  <Application>Microsoft Office Word</Application>
  <DocSecurity>0</DocSecurity>
  <Lines>25</Lines>
  <Paragraphs>7</Paragraphs>
  <ScaleCrop>false</ScaleCrop>
  <Company>Nokia Siemens Networks</Company>
  <LinksUpToDate>false</LinksUpToDate>
  <CharactersWithSpaces>3530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CMCC</cp:lastModifiedBy>
  <cp:revision>1807</cp:revision>
  <cp:lastPrinted>2013-04-02T02:18:00Z</cp:lastPrinted>
  <dcterms:created xsi:type="dcterms:W3CDTF">2020-10-23T03:05:00Z</dcterms:created>
  <dcterms:modified xsi:type="dcterms:W3CDTF">2022-02-14T03:02:00Z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